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6B6B8" w14:textId="58398FDF" w:rsidR="00310F9F" w:rsidRPr="00292F8B" w:rsidRDefault="00310F9F" w:rsidP="00310F9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292F8B">
        <w:rPr>
          <w:rFonts w:ascii="Arial" w:hAnsi="Arial" w:cs="Arial"/>
          <w:b/>
          <w:bCs/>
          <w:sz w:val="22"/>
          <w:szCs w:val="22"/>
        </w:rPr>
        <w:t>3GPP TSG RAN WG1 Ad-Hoc Meeting 1901</w:t>
      </w:r>
      <w:r w:rsidRPr="00292F8B">
        <w:rPr>
          <w:rFonts w:ascii="Arial" w:hAnsi="Arial" w:cs="Arial"/>
          <w:b/>
          <w:bCs/>
          <w:sz w:val="22"/>
          <w:szCs w:val="22"/>
        </w:rPr>
        <w:tab/>
      </w:r>
      <w:r w:rsidRPr="00292F8B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GoBack"/>
      <w:bookmarkEnd w:id="0"/>
      <w:r w:rsidRPr="004206B9">
        <w:rPr>
          <w:rFonts w:ascii="Arial" w:hAnsi="Arial" w:cs="Arial"/>
          <w:b/>
          <w:bCs/>
          <w:sz w:val="22"/>
          <w:szCs w:val="22"/>
        </w:rPr>
        <w:t>R1-19</w:t>
      </w:r>
      <w:r w:rsidR="004206B9" w:rsidRPr="004206B9">
        <w:rPr>
          <w:rFonts w:ascii="Arial" w:hAnsi="Arial" w:cs="Arial"/>
          <w:b/>
          <w:bCs/>
          <w:sz w:val="22"/>
          <w:szCs w:val="22"/>
        </w:rPr>
        <w:t>007</w:t>
      </w:r>
      <w:r w:rsidR="004206B9" w:rsidRPr="004206B9">
        <w:rPr>
          <w:rFonts w:ascii="Arial" w:hAnsi="Arial" w:cs="Arial"/>
          <w:b/>
          <w:bCs/>
          <w:sz w:val="22"/>
          <w:szCs w:val="22"/>
        </w:rPr>
        <w:t>42</w:t>
      </w:r>
    </w:p>
    <w:p w14:paraId="362C7BFF" w14:textId="77777777" w:rsidR="00310F9F" w:rsidRPr="00292F8B" w:rsidRDefault="00310F9F" w:rsidP="00310F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292F8B">
        <w:rPr>
          <w:rFonts w:ascii="Arial" w:eastAsia="MS Mincho" w:hAnsi="Arial" w:cs="Arial"/>
          <w:b/>
          <w:bCs/>
          <w:sz w:val="22"/>
          <w:szCs w:val="22"/>
          <w:lang w:eastAsia="ja-JP"/>
        </w:rPr>
        <w:t>Taipei, Taiwan, 21</w:t>
      </w:r>
      <w:r w:rsidRPr="00292F8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Pr="00292F8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25</w:t>
      </w:r>
      <w:r w:rsidRPr="00292F8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92F8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January, 2019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541EEE99" w:rsidR="00E90E49" w:rsidRPr="00A6576F" w:rsidRDefault="00E90E49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Agenda Item:</w:t>
      </w:r>
      <w:r w:rsidRPr="00A6576F">
        <w:rPr>
          <w:sz w:val="22"/>
          <w:szCs w:val="22"/>
        </w:rPr>
        <w:tab/>
      </w:r>
      <w:r w:rsidR="002E63F4" w:rsidRPr="00A6576F">
        <w:rPr>
          <w:sz w:val="22"/>
          <w:szCs w:val="22"/>
        </w:rPr>
        <w:t>7.</w:t>
      </w:r>
      <w:r w:rsidR="008A4C42" w:rsidRPr="00A6576F">
        <w:rPr>
          <w:sz w:val="22"/>
          <w:szCs w:val="22"/>
        </w:rPr>
        <w:t>2</w:t>
      </w:r>
      <w:r w:rsidR="002E63F4" w:rsidRPr="00A6576F">
        <w:rPr>
          <w:sz w:val="22"/>
          <w:szCs w:val="22"/>
        </w:rPr>
        <w:t>.</w:t>
      </w:r>
      <w:r w:rsidR="00827761" w:rsidRPr="00A6576F">
        <w:rPr>
          <w:sz w:val="22"/>
          <w:szCs w:val="22"/>
        </w:rPr>
        <w:t>4</w:t>
      </w:r>
      <w:r w:rsidR="008A4C42" w:rsidRPr="00A6576F">
        <w:rPr>
          <w:sz w:val="22"/>
          <w:szCs w:val="22"/>
        </w:rPr>
        <w:t>.1</w:t>
      </w:r>
      <w:r w:rsidR="008C6623">
        <w:rPr>
          <w:sz w:val="22"/>
          <w:szCs w:val="22"/>
        </w:rPr>
        <w:t>.</w:t>
      </w:r>
      <w:r w:rsidR="00D767CE">
        <w:rPr>
          <w:sz w:val="22"/>
          <w:szCs w:val="22"/>
        </w:rPr>
        <w:t>2</w:t>
      </w:r>
    </w:p>
    <w:p w14:paraId="2D2AF385" w14:textId="5863517E" w:rsidR="00E90E49" w:rsidRPr="00A6576F" w:rsidRDefault="003D3C45" w:rsidP="00F64C2B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Source:</w:t>
      </w:r>
      <w:r w:rsidR="00E90E49" w:rsidRPr="00A6576F">
        <w:rPr>
          <w:sz w:val="22"/>
          <w:szCs w:val="22"/>
        </w:rPr>
        <w:tab/>
      </w:r>
      <w:r w:rsidR="00F12DE8" w:rsidRPr="00A6576F">
        <w:rPr>
          <w:sz w:val="22"/>
          <w:szCs w:val="22"/>
        </w:rPr>
        <w:t>Apple</w:t>
      </w:r>
    </w:p>
    <w:p w14:paraId="1837F866" w14:textId="7CE8E7BA" w:rsidR="008C34CD" w:rsidRDefault="003D3C45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Title:</w:t>
      </w:r>
      <w:r w:rsidR="00E90E49" w:rsidRPr="00A6576F">
        <w:rPr>
          <w:sz w:val="22"/>
          <w:szCs w:val="22"/>
        </w:rPr>
        <w:tab/>
      </w:r>
      <w:r w:rsidR="008C34CD" w:rsidRPr="008C34CD">
        <w:rPr>
          <w:sz w:val="22"/>
          <w:szCs w:val="22"/>
        </w:rPr>
        <w:t>Considerations on NR V2X physical layer procedure</w:t>
      </w:r>
    </w:p>
    <w:p w14:paraId="4C4FA8C4" w14:textId="77777777" w:rsidR="00E90E49" w:rsidRPr="00A6576F" w:rsidRDefault="00D52012" w:rsidP="00396685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Document for:</w:t>
      </w:r>
      <w:r w:rsidRPr="00A6576F">
        <w:rPr>
          <w:sz w:val="22"/>
          <w:szCs w:val="22"/>
        </w:rPr>
        <w:tab/>
        <w:t>Discussion/</w:t>
      </w:r>
      <w:r w:rsidR="00E90E49" w:rsidRPr="00A6576F">
        <w:rPr>
          <w:sz w:val="22"/>
          <w:szCs w:val="22"/>
        </w:rPr>
        <w:t>Decision</w:t>
      </w:r>
    </w:p>
    <w:p w14:paraId="3E96BFCD" w14:textId="6614B372" w:rsidR="00342E02" w:rsidRPr="00A6576F" w:rsidRDefault="00E90E49" w:rsidP="00342E02">
      <w:pPr>
        <w:pStyle w:val="Heading1"/>
      </w:pPr>
      <w:r w:rsidRPr="00A6576F">
        <w:t>Introduction</w:t>
      </w:r>
    </w:p>
    <w:p w14:paraId="42F61691" w14:textId="52A205AB" w:rsidR="00AE3A55" w:rsidRPr="00A6576F" w:rsidRDefault="00553598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NR Rel-16 V2X Study Item was approved in RAN#80 </w:t>
      </w:r>
      <w:r w:rsidR="00777D00" w:rsidRPr="00A6576F">
        <w:rPr>
          <w:rFonts w:eastAsia="MS Mincho"/>
          <w:sz w:val="22"/>
          <w:szCs w:val="22"/>
          <w:lang w:eastAsia="ja-JP"/>
        </w:rPr>
        <w:t>with detailed objective and scope in</w:t>
      </w:r>
      <w:r w:rsidR="00A21369" w:rsidRPr="00A6576F">
        <w:rPr>
          <w:rFonts w:eastAsia="MS Mincho"/>
          <w:sz w:val="22"/>
          <w:szCs w:val="22"/>
          <w:lang w:eastAsia="ja-JP"/>
        </w:rPr>
        <w:t xml:space="preserve"> [1]</w:t>
      </w:r>
      <w:r w:rsidR="00BE191B" w:rsidRPr="00A6576F">
        <w:rPr>
          <w:rFonts w:eastAsia="MS Mincho"/>
          <w:sz w:val="22"/>
          <w:szCs w:val="22"/>
          <w:lang w:eastAsia="ja-JP"/>
        </w:rPr>
        <w:t>.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NR Rel-16 V2X is targeted to provide further enhancement to the existing LTE Rel-14</w:t>
      </w:r>
      <w:r w:rsidR="00970A40" w:rsidRPr="00A6576F">
        <w:rPr>
          <w:rFonts w:eastAsia="MS Mincho"/>
          <w:sz w:val="22"/>
          <w:szCs w:val="22"/>
          <w:lang w:eastAsia="ja-JP"/>
        </w:rPr>
        <w:t>/15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V2X by suppor</w:t>
      </w:r>
      <w:r w:rsidR="00C153EB" w:rsidRPr="00A6576F">
        <w:rPr>
          <w:rFonts w:eastAsia="MS Mincho"/>
          <w:sz w:val="22"/>
          <w:szCs w:val="22"/>
          <w:lang w:eastAsia="ja-JP"/>
        </w:rPr>
        <w:t>t</w:t>
      </w:r>
      <w:r w:rsidR="00970A40" w:rsidRPr="00A6576F">
        <w:rPr>
          <w:rFonts w:eastAsia="MS Mincho"/>
          <w:sz w:val="22"/>
          <w:szCs w:val="22"/>
          <w:lang w:eastAsia="ja-JP"/>
        </w:rPr>
        <w:t>ing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enhanced V2X services. The enhanced V2X services and their requirement can be found in [2,3]</w:t>
      </w:r>
      <w:r w:rsidR="00086AFB" w:rsidRPr="00A6576F">
        <w:rPr>
          <w:rFonts w:eastAsia="MS Mincho"/>
          <w:sz w:val="22"/>
          <w:szCs w:val="22"/>
          <w:lang w:eastAsia="ja-JP"/>
        </w:rPr>
        <w:t>.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NR V2X needs to cover both the Uu interface and PC5 interface design, additionally</w:t>
      </w:r>
      <w:r w:rsidR="00046F1C" w:rsidRPr="00A6576F">
        <w:rPr>
          <w:rFonts w:eastAsia="MS Mincho"/>
          <w:sz w:val="22"/>
          <w:szCs w:val="22"/>
          <w:lang w:eastAsia="ja-JP"/>
        </w:rPr>
        <w:t>,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coexistence and joint operation with LTE V2X. </w:t>
      </w:r>
      <w:r w:rsidR="00F71A48" w:rsidRPr="00A6576F">
        <w:rPr>
          <w:rFonts w:eastAsia="MS Mincho"/>
          <w:sz w:val="22"/>
          <w:szCs w:val="22"/>
          <w:lang w:eastAsia="ja-JP"/>
        </w:rPr>
        <w:t>From the spectrum perspective, NR V2X needs to support both the licensed and</w:t>
      </w:r>
      <w:r w:rsidR="00AE3A55" w:rsidRPr="00A6576F">
        <w:rPr>
          <w:rFonts w:eastAsia="MS Mincho"/>
          <w:sz w:val="22"/>
          <w:szCs w:val="22"/>
          <w:lang w:eastAsia="ja-JP"/>
        </w:rPr>
        <w:t xml:space="preserve"> unlicensed spectrum which requires sidelink design.</w:t>
      </w:r>
    </w:p>
    <w:p w14:paraId="46AA2645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</w:p>
    <w:p w14:paraId="088AEFC6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>In terms of RAN1 design goal, we think there are the following major difference between NR V2X and LTE V2X</w:t>
      </w:r>
    </w:p>
    <w:p w14:paraId="4F359799" w14:textId="417E4BDE" w:rsidR="00D05367" w:rsidRPr="00A6576F" w:rsidRDefault="00AE3A55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LTE V2X only targets for broadcast transmission, while NR V2X needs to support </w:t>
      </w:r>
      <w:r w:rsidR="005E7FA1" w:rsidRPr="00A6576F">
        <w:rPr>
          <w:rFonts w:ascii="Times New Roman" w:eastAsia="MS Mincho" w:hAnsi="Times New Roman"/>
          <w:lang w:eastAsia="ja-JP"/>
        </w:rPr>
        <w:t xml:space="preserve">broadcast, groupcast and unicast transmission </w:t>
      </w:r>
    </w:p>
    <w:p w14:paraId="25315B8B" w14:textId="6893CBEB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LTE V2X only targets for periodic traffic, while NR V2X needs to support periodic and aperiodic traffic</w:t>
      </w:r>
    </w:p>
    <w:p w14:paraId="6C7EC7DC" w14:textId="09A3C039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NR V2X needs to provide higher throughput, lower latency ad higher reliab</w:t>
      </w:r>
      <w:r w:rsidR="002011B6" w:rsidRPr="00A6576F">
        <w:rPr>
          <w:rFonts w:ascii="Times New Roman" w:eastAsia="MS Mincho" w:hAnsi="Times New Roman"/>
          <w:lang w:eastAsia="ja-JP"/>
        </w:rPr>
        <w:t>ility</w:t>
      </w:r>
      <w:r w:rsidRPr="00A6576F">
        <w:rPr>
          <w:rFonts w:ascii="Times New Roman" w:eastAsia="MS Mincho" w:hAnsi="Times New Roman"/>
          <w:lang w:eastAsia="ja-JP"/>
        </w:rPr>
        <w:t xml:space="preserve"> compared to LTE V2X</w:t>
      </w:r>
    </w:p>
    <w:p w14:paraId="540BED19" w14:textId="4CCEB07E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NR V2V needs to support mmW band (FR2) </w:t>
      </w:r>
    </w:p>
    <w:p w14:paraId="625CEEE8" w14:textId="2246279B" w:rsidR="001344A3" w:rsidRPr="00A6576F" w:rsidRDefault="00894AA9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  </w:t>
      </w:r>
    </w:p>
    <w:p w14:paraId="1DDC3812" w14:textId="01854D76" w:rsidR="00A167DB" w:rsidRDefault="00A167DB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One fundamental problem NR V2X needs to resolve is </w:t>
      </w:r>
      <w:r w:rsidR="0012059C">
        <w:rPr>
          <w:rFonts w:eastAsia="MS Mincho"/>
          <w:sz w:val="22"/>
          <w:szCs w:val="22"/>
          <w:lang w:eastAsia="ja-JP"/>
        </w:rPr>
        <w:t>resource allocation schemes</w:t>
      </w:r>
      <w:r w:rsidR="00512847">
        <w:rPr>
          <w:rFonts w:eastAsia="MS Mincho"/>
          <w:sz w:val="22"/>
          <w:szCs w:val="22"/>
          <w:lang w:eastAsia="ja-JP"/>
        </w:rPr>
        <w:t xml:space="preserve">, which </w:t>
      </w:r>
      <w:r>
        <w:rPr>
          <w:rFonts w:eastAsia="MS Mincho"/>
          <w:sz w:val="22"/>
          <w:szCs w:val="22"/>
          <w:lang w:eastAsia="ja-JP"/>
        </w:rPr>
        <w:t>is also one of the goal for NR RE-16 V2X SI as listed in [</w:t>
      </w:r>
      <w:r w:rsidR="00074ED3">
        <w:rPr>
          <w:rFonts w:eastAsia="MS Mincho"/>
          <w:sz w:val="22"/>
          <w:szCs w:val="22"/>
          <w:lang w:eastAsia="ja-JP"/>
        </w:rPr>
        <w:t>1</w:t>
      </w:r>
      <w:r>
        <w:rPr>
          <w:rFonts w:eastAsia="MS Mincho"/>
          <w:sz w:val="22"/>
          <w:szCs w:val="22"/>
          <w:lang w:eastAsia="ja-JP"/>
        </w:rPr>
        <w:t>]</w:t>
      </w:r>
    </w:p>
    <w:p w14:paraId="0CE61921" w14:textId="03858630" w:rsidR="00A167DB" w:rsidRDefault="00A167DB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42EB" w14:paraId="191645B2" w14:textId="77777777" w:rsidTr="008042EB">
        <w:tc>
          <w:tcPr>
            <w:tcW w:w="9855" w:type="dxa"/>
          </w:tcPr>
          <w:p w14:paraId="1D830E21" w14:textId="77777777" w:rsidR="008042EB" w:rsidRPr="008042EB" w:rsidRDefault="008042EB" w:rsidP="008042EB">
            <w:pPr>
              <w:ind w:left="45"/>
              <w:rPr>
                <w:sz w:val="22"/>
                <w:szCs w:val="22"/>
                <w:lang w:eastAsia="ko-KR"/>
              </w:rPr>
            </w:pPr>
            <w:r w:rsidRPr="008042EB">
              <w:rPr>
                <w:b/>
                <w:bCs/>
                <w:sz w:val="22"/>
                <w:szCs w:val="22"/>
                <w:lang w:eastAsia="ko-KR"/>
              </w:rPr>
              <w:t xml:space="preserve">Sidelink design </w:t>
            </w:r>
            <w:r w:rsidRPr="008042EB">
              <w:rPr>
                <w:b/>
                <w:sz w:val="22"/>
                <w:szCs w:val="22"/>
                <w:lang w:eastAsia="ko-KR"/>
              </w:rPr>
              <w:t>[RAN1, RAN2]</w:t>
            </w:r>
            <w:r w:rsidRPr="008042EB">
              <w:rPr>
                <w:b/>
                <w:bCs/>
                <w:sz w:val="22"/>
                <w:szCs w:val="22"/>
                <w:lang w:eastAsia="ko-KR"/>
              </w:rPr>
              <w:t>:</w:t>
            </w:r>
          </w:p>
          <w:p w14:paraId="47C1D431" w14:textId="77777777" w:rsidR="008042EB" w:rsidRPr="008042EB" w:rsidRDefault="008042EB" w:rsidP="00B0575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2"/>
                <w:szCs w:val="22"/>
                <w:lang w:eastAsia="ko-KR"/>
              </w:rPr>
            </w:pPr>
            <w:r w:rsidRPr="008042EB">
              <w:rPr>
                <w:sz w:val="22"/>
                <w:szCs w:val="22"/>
                <w:lang w:eastAsia="ko-KR"/>
              </w:rPr>
              <w:t xml:space="preserve">Identify technical solutions for a NR sidelink design to meet the requirements of advanced V2X services, including </w:t>
            </w:r>
          </w:p>
          <w:p w14:paraId="71F62B3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>Study the support of s</w:t>
            </w:r>
            <w:r w:rsidRPr="008042EB">
              <w:rPr>
                <w:rFonts w:ascii="Times New Roman" w:hAnsi="Times New Roman"/>
                <w:lang w:eastAsia="zh-CN"/>
              </w:rPr>
              <w:t>idelink</w:t>
            </w:r>
            <w:r w:rsidRPr="008042EB">
              <w:rPr>
                <w:rFonts w:ascii="Times New Roman" w:hAnsi="Times New Roman"/>
              </w:rPr>
              <w:t xml:space="preserve"> unicast, sidelink groupcast and sidelink broadcast</w:t>
            </w:r>
          </w:p>
          <w:p w14:paraId="0BE5183B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 xml:space="preserve">Study NR </w:t>
            </w:r>
            <w:r w:rsidRPr="008042EB">
              <w:rPr>
                <w:rFonts w:ascii="Times New Roman" w:hAnsi="Times New Roman"/>
                <w:lang w:eastAsia="ko-KR"/>
              </w:rPr>
              <w:t xml:space="preserve">sidelink </w:t>
            </w:r>
            <w:r w:rsidRPr="008042EB">
              <w:rPr>
                <w:rFonts w:ascii="Times New Roman" w:hAnsi="Times New Roman"/>
              </w:rPr>
              <w:t>physical layer structures</w:t>
            </w:r>
            <w:r w:rsidRPr="008042EB">
              <w:rPr>
                <w:rFonts w:ascii="Times New Roman" w:hAnsi="Times New Roman"/>
                <w:lang w:eastAsia="ko-KR"/>
              </w:rPr>
              <w:t xml:space="preserve"> and procedure(s)</w:t>
            </w:r>
          </w:p>
          <w:p w14:paraId="6EDF3FE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synchronization mechanism</w:t>
            </w:r>
          </w:p>
          <w:p w14:paraId="05A3BB7E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resource allocation</w:t>
            </w:r>
            <w:r w:rsidRPr="008042EB">
              <w:rPr>
                <w:rFonts w:ascii="Times New Roman" w:hAnsi="Times New Roman"/>
                <w:lang w:eastAsia="zh-CN"/>
              </w:rPr>
              <w:t xml:space="preserve"> mechanism (also including objective 3)</w:t>
            </w:r>
          </w:p>
          <w:p w14:paraId="755C8F56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iCs/>
                <w:lang w:eastAsia="ko-KR"/>
              </w:rPr>
              <w:t xml:space="preserve">Study </w:t>
            </w:r>
            <w:r w:rsidRPr="008042EB">
              <w:rPr>
                <w:rFonts w:ascii="Times New Roman" w:hAnsi="Times New Roman"/>
                <w:iCs/>
                <w:lang w:eastAsia="zh-CN"/>
              </w:rPr>
              <w:t xml:space="preserve">sidelink </w:t>
            </w:r>
            <w:r w:rsidRPr="008042EB">
              <w:rPr>
                <w:rFonts w:ascii="Times New Roman" w:hAnsi="Times New Roman"/>
                <w:iCs/>
                <w:lang w:eastAsia="ko-KR"/>
              </w:rPr>
              <w:t>L2/L3 protocols</w:t>
            </w:r>
          </w:p>
          <w:p w14:paraId="7AF3C9C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lang w:eastAsia="ko-KR"/>
              </w:rPr>
            </w:pPr>
          </w:p>
          <w:p w14:paraId="7590DB1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NOTE: Only the performance of advanced V2X use cases will be evaluated in the design of NR sidelink</w:t>
            </w:r>
            <w:r w:rsidRPr="008042EB">
              <w:rPr>
                <w:rFonts w:ascii="Times New Roman" w:hAnsi="Times New Roman"/>
                <w:iCs/>
                <w:lang w:eastAsia="ko-KR"/>
              </w:rPr>
              <w:t>.</w:t>
            </w:r>
          </w:p>
          <w:p w14:paraId="778DE1A4" w14:textId="77777777" w:rsidR="008042EB" w:rsidRDefault="008042EB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34798B59" w14:textId="77777777" w:rsidR="008042EB" w:rsidRDefault="008042EB" w:rsidP="004A311F">
      <w:pPr>
        <w:rPr>
          <w:rFonts w:eastAsia="MS Mincho"/>
          <w:sz w:val="22"/>
          <w:szCs w:val="22"/>
          <w:lang w:eastAsia="ja-JP"/>
        </w:rPr>
      </w:pPr>
    </w:p>
    <w:p w14:paraId="220C44EE" w14:textId="213359C9" w:rsidR="00770908" w:rsidRDefault="006A32D2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RAN1 #94b reached some agreement regarding to the physical layer procedure </w:t>
      </w:r>
      <w:r w:rsidR="00770908">
        <w:rPr>
          <w:rFonts w:eastAsia="MS Mincho"/>
          <w:sz w:val="22"/>
          <w:szCs w:val="22"/>
          <w:lang w:eastAsia="ja-JP"/>
        </w:rPr>
        <w:t>[4]</w:t>
      </w:r>
      <w:r w:rsidR="005970C1">
        <w:rPr>
          <w:rFonts w:eastAsia="MS Mincho"/>
          <w:sz w:val="22"/>
          <w:szCs w:val="22"/>
          <w:lang w:eastAsia="ja-JP"/>
        </w:rPr>
        <w:t>, with a lot more details to be designed in the future meetings</w:t>
      </w:r>
      <w:r w:rsidR="00CE485F">
        <w:rPr>
          <w:rFonts w:eastAsia="MS Mincho"/>
          <w:sz w:val="22"/>
          <w:szCs w:val="22"/>
          <w:lang w:eastAsia="ja-JP"/>
        </w:rPr>
        <w:t xml:space="preserve">. </w:t>
      </w:r>
    </w:p>
    <w:p w14:paraId="1663A358" w14:textId="077E2F5A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0E33" w14:paraId="6B767BCA" w14:textId="77777777" w:rsidTr="00600E33">
        <w:tc>
          <w:tcPr>
            <w:tcW w:w="9855" w:type="dxa"/>
          </w:tcPr>
          <w:p w14:paraId="005FA7C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70B5213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control information (SCI) is defined.</w:t>
            </w:r>
          </w:p>
          <w:p w14:paraId="6FC8083B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SCI is transmitted in PSCCH.</w:t>
            </w:r>
          </w:p>
          <w:p w14:paraId="67F0B22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SCI includes at least one SCI format which includes the information necessary to decode the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lastRenderedPageBreak/>
              <w:t>corresponding PSSCH.</w:t>
            </w:r>
          </w:p>
          <w:p w14:paraId="17EF393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NDI, if defined, is a part of SCI.</w:t>
            </w:r>
          </w:p>
          <w:p w14:paraId="4F73C668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feedback control information (SFCI) is defined.</w:t>
            </w:r>
          </w:p>
          <w:p w14:paraId="278F572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SFCI includes at least one SFCI format which includes HARQ-ACK for the corresponding PSSCH.</w:t>
            </w:r>
          </w:p>
          <w:p w14:paraId="4110398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solution will use only one of “ACK,” “NACK,” “DTX,” or use a combination of them.</w:t>
            </w:r>
          </w:p>
          <w:p w14:paraId="267CDF1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include other feedback information (if supported) in SFCI.</w:t>
            </w:r>
          </w:p>
          <w:p w14:paraId="1F885645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convey SFCI on sidelink in PSCCH, and/or PSSCH, and/or a new physical sidelink channel</w:t>
            </w:r>
          </w:p>
          <w:p w14:paraId="4C625CC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in the context of Mode 1:</w:t>
            </w:r>
          </w:p>
          <w:p w14:paraId="748DEB3F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for SCI on downlink</w:t>
            </w:r>
          </w:p>
          <w:p w14:paraId="0386CF7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of SFCI on uplink</w:t>
            </w:r>
          </w:p>
          <w:p w14:paraId="65D2D523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</w:p>
          <w:p w14:paraId="64477AA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253A2C52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 xml:space="preserve">At least resource pool is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supported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for NR sidelink</w:t>
            </w:r>
          </w:p>
          <w:p w14:paraId="43C307BA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Resource pool is a set of time and frequency resources that can be used for sidelink transmission and/or reception.</w:t>
            </w:r>
          </w:p>
          <w:p w14:paraId="2C0C3E6B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resource pool consists of contiguous resources in time and/or frequency.</w:t>
            </w:r>
          </w:p>
          <w:p w14:paraId="6CC34C29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A resource pool is inside the RF bandwidth of the UE.</w:t>
            </w:r>
          </w:p>
          <w:p w14:paraId="1B4DB111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gNB and other UEs know the RF bandwidth of the UE</w:t>
            </w:r>
          </w:p>
          <w:p w14:paraId="0E8E8982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>FFS if BWP (if defined) can be used to in defining at least part of resource pool</w:t>
            </w:r>
          </w:p>
          <w:p w14:paraId="0D3DF9C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if the numerology of a resource pool is indicated as a part of (pre-)configuration for resource pool, carrier, band, or BWP (if defined)</w:t>
            </w:r>
          </w:p>
          <w:p w14:paraId="1DA3E797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UE assumes a single numerology in using a resource pool.</w:t>
            </w:r>
          </w:p>
          <w:p w14:paraId="33F84A59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M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ultiple resource pools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can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be configured to a single UE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in a given carrier.</w:t>
            </w:r>
          </w:p>
          <w:p w14:paraId="5748FE8A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use multiple resource pools when (pre-)configured.</w:t>
            </w:r>
          </w:p>
          <w:p w14:paraId="3C6E3866" w14:textId="77777777" w:rsidR="00600E33" w:rsidRDefault="00600E33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0EEB5502" w14:textId="77777777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p w14:paraId="59949614" w14:textId="77777777" w:rsidR="00CF0958" w:rsidRDefault="00E55387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In this contribution, we focus on the </w:t>
      </w:r>
      <w:r w:rsidR="00CF0958">
        <w:rPr>
          <w:rFonts w:eastAsia="MS Mincho"/>
          <w:sz w:val="22"/>
          <w:szCs w:val="22"/>
          <w:lang w:eastAsia="ja-JP"/>
        </w:rPr>
        <w:t>physical layer procedure</w:t>
      </w:r>
    </w:p>
    <w:p w14:paraId="0FD0AD40" w14:textId="1F6AEFE9" w:rsidR="00574352" w:rsidRDefault="00574352" w:rsidP="00D05A5F">
      <w:pPr>
        <w:pStyle w:val="Heading1"/>
      </w:pPr>
      <w:r>
        <w:t>Self-</w:t>
      </w:r>
      <w:r w:rsidR="0014299B">
        <w:t>C</w:t>
      </w:r>
      <w:r>
        <w:t xml:space="preserve">ontained </w:t>
      </w:r>
      <w:r w:rsidR="0014299B">
        <w:t>F</w:t>
      </w:r>
      <w:r>
        <w:t xml:space="preserve">rame </w:t>
      </w:r>
      <w:r w:rsidR="0014299B">
        <w:t>S</w:t>
      </w:r>
      <w:r>
        <w:t>tructure within COT</w:t>
      </w:r>
    </w:p>
    <w:p w14:paraId="753EAC0E" w14:textId="29EA4FE3" w:rsidR="007363D7" w:rsidRDefault="00293930" w:rsidP="009A6D7A">
      <w:pPr>
        <w:rPr>
          <w:sz w:val="22"/>
        </w:rPr>
      </w:pPr>
      <w:r>
        <w:rPr>
          <w:sz w:val="22"/>
        </w:rPr>
        <w:t>NV V2X needs to support both the Uu interface and sidelink interface design. One drawback or limit</w:t>
      </w:r>
      <w:r w:rsidR="007363D7">
        <w:rPr>
          <w:sz w:val="22"/>
        </w:rPr>
        <w:t xml:space="preserve">ation </w:t>
      </w:r>
      <w:r>
        <w:rPr>
          <w:sz w:val="22"/>
        </w:rPr>
        <w:t>with respect</w:t>
      </w:r>
      <w:r w:rsidR="007363D7">
        <w:rPr>
          <w:sz w:val="22"/>
        </w:rPr>
        <w:t xml:space="preserve"> to sidelink design is </w:t>
      </w:r>
      <w:r w:rsidR="005E4C82">
        <w:rPr>
          <w:sz w:val="22"/>
        </w:rPr>
        <w:t>that C</w:t>
      </w:r>
      <w:r w:rsidR="007363D7">
        <w:rPr>
          <w:sz w:val="22"/>
        </w:rPr>
        <w:t xml:space="preserve">CA procedure </w:t>
      </w:r>
      <w:r w:rsidR="005E4C82">
        <w:rPr>
          <w:sz w:val="22"/>
        </w:rPr>
        <w:t xml:space="preserve">is </w:t>
      </w:r>
      <w:r w:rsidR="007363D7">
        <w:rPr>
          <w:sz w:val="22"/>
        </w:rPr>
        <w:t>needed to contend for the medium.</w:t>
      </w:r>
      <w:r w:rsidR="00603AA2">
        <w:rPr>
          <w:sz w:val="22"/>
        </w:rPr>
        <w:t xml:space="preserve"> Imagine a scenario when two devices need to exchange information quickly, or a quick control feedback is needed to support link adaptation or HARQ operation, etc., it is very desirable to support a frame struct</w:t>
      </w:r>
      <w:r w:rsidR="00414816">
        <w:rPr>
          <w:sz w:val="22"/>
        </w:rPr>
        <w:t>ure</w:t>
      </w:r>
      <w:r w:rsidR="00603AA2">
        <w:rPr>
          <w:sz w:val="22"/>
        </w:rPr>
        <w:t xml:space="preserve"> that is self-contained to allow the bi-directional communication with low latency.</w:t>
      </w:r>
    </w:p>
    <w:p w14:paraId="55ABBBEC" w14:textId="77777777" w:rsidR="007363D7" w:rsidRDefault="007363D7" w:rsidP="009A6D7A">
      <w:pPr>
        <w:rPr>
          <w:sz w:val="22"/>
        </w:rPr>
      </w:pPr>
    </w:p>
    <w:p w14:paraId="133D95E0" w14:textId="708BF928" w:rsidR="009A6D7A" w:rsidRDefault="005B55E8" w:rsidP="009A6D7A">
      <w:pPr>
        <w:rPr>
          <w:sz w:val="22"/>
        </w:rPr>
      </w:pPr>
      <w:r>
        <w:rPr>
          <w:sz w:val="22"/>
        </w:rPr>
        <w:t xml:space="preserve">Figure 1 illustrates a self-contained subframe structure. </w:t>
      </w:r>
      <w:r w:rsidR="009A6D7A" w:rsidRPr="009A6D7A">
        <w:rPr>
          <w:sz w:val="22"/>
        </w:rPr>
        <w:t xml:space="preserve">Within each self-contained </w:t>
      </w:r>
      <w:r w:rsidR="00E8350A">
        <w:rPr>
          <w:sz w:val="22"/>
        </w:rPr>
        <w:t>C</w:t>
      </w:r>
      <w:r w:rsidR="009A6D7A" w:rsidRPr="009A6D7A">
        <w:rPr>
          <w:sz w:val="22"/>
        </w:rPr>
        <w:t xml:space="preserve">hannel </w:t>
      </w:r>
      <w:r w:rsidR="00E8350A">
        <w:rPr>
          <w:sz w:val="22"/>
        </w:rPr>
        <w:t>O</w:t>
      </w:r>
      <w:r w:rsidR="009A6D7A" w:rsidRPr="009A6D7A">
        <w:rPr>
          <w:sz w:val="22"/>
        </w:rPr>
        <w:t xml:space="preserve">ccupancy </w:t>
      </w:r>
      <w:r w:rsidR="00E8350A">
        <w:rPr>
          <w:sz w:val="22"/>
        </w:rPr>
        <w:t>T</w:t>
      </w:r>
      <w:r w:rsidR="009A6D7A" w:rsidRPr="009A6D7A">
        <w:rPr>
          <w:sz w:val="22"/>
        </w:rPr>
        <w:t xml:space="preserve">ime (CoT), </w:t>
      </w:r>
      <w:r w:rsidR="00D154DB">
        <w:rPr>
          <w:sz w:val="22"/>
        </w:rPr>
        <w:t xml:space="preserve">opportunities for communication in both directions </w:t>
      </w:r>
      <w:r w:rsidR="009A6D7A" w:rsidRPr="009A6D7A">
        <w:rPr>
          <w:sz w:val="22"/>
        </w:rPr>
        <w:t>are present while the format is signaled through control information like PS</w:t>
      </w:r>
      <w:r w:rsidR="00297948">
        <w:rPr>
          <w:sz w:val="22"/>
        </w:rPr>
        <w:t>C</w:t>
      </w:r>
      <w:r w:rsidR="009A6D7A" w:rsidRPr="009A6D7A">
        <w:rPr>
          <w:sz w:val="22"/>
        </w:rPr>
        <w:t>CH</w:t>
      </w:r>
      <w:r w:rsidR="00E85523">
        <w:rPr>
          <w:sz w:val="22"/>
        </w:rPr>
        <w:t xml:space="preserve">. </w:t>
      </w:r>
      <w:r w:rsidR="009A6D7A" w:rsidRPr="009A6D7A">
        <w:rPr>
          <w:sz w:val="22"/>
        </w:rPr>
        <w:t>The targeted user</w:t>
      </w:r>
      <w:r w:rsidR="00FD120E">
        <w:rPr>
          <w:sz w:val="22"/>
        </w:rPr>
        <w:t>(</w:t>
      </w:r>
      <w:r w:rsidR="009A6D7A" w:rsidRPr="009A6D7A">
        <w:rPr>
          <w:sz w:val="22"/>
        </w:rPr>
        <w:t>s</w:t>
      </w:r>
      <w:r w:rsidR="00FD120E">
        <w:rPr>
          <w:sz w:val="22"/>
        </w:rPr>
        <w:t>)</w:t>
      </w:r>
      <w:r w:rsidR="009A6D7A" w:rsidRPr="009A6D7A">
        <w:rPr>
          <w:sz w:val="22"/>
        </w:rPr>
        <w:t xml:space="preserve"> </w:t>
      </w:r>
      <w:r w:rsidR="001605CC">
        <w:rPr>
          <w:sz w:val="22"/>
        </w:rPr>
        <w:t xml:space="preserve">can be one </w:t>
      </w:r>
      <w:r w:rsidR="00894E7D">
        <w:rPr>
          <w:sz w:val="22"/>
        </w:rPr>
        <w:t xml:space="preserve">for unicast </w:t>
      </w:r>
      <w:r w:rsidR="001605CC">
        <w:rPr>
          <w:sz w:val="22"/>
        </w:rPr>
        <w:t>or a group of users</w:t>
      </w:r>
      <w:r w:rsidR="00894E7D">
        <w:rPr>
          <w:sz w:val="22"/>
        </w:rPr>
        <w:t xml:space="preserve"> for groupcast</w:t>
      </w:r>
      <w:r w:rsidR="001605CC">
        <w:rPr>
          <w:sz w:val="22"/>
        </w:rPr>
        <w:t xml:space="preserve">. </w:t>
      </w:r>
      <w:r w:rsidR="009A6D7A" w:rsidRPr="009A6D7A">
        <w:rPr>
          <w:sz w:val="22"/>
        </w:rPr>
        <w:t>Inside CoT, CSI-RS resources from sender/receiver can be added either through FDM fashion or TDM fashion</w:t>
      </w:r>
      <w:r w:rsidR="00F03862">
        <w:rPr>
          <w:sz w:val="22"/>
        </w:rPr>
        <w:t xml:space="preserve"> or CDM fashion</w:t>
      </w:r>
      <w:r w:rsidR="009A6D7A" w:rsidRPr="009A6D7A">
        <w:rPr>
          <w:sz w:val="22"/>
        </w:rPr>
        <w:t xml:space="preserve">, i.e., piggy back at the end of the </w:t>
      </w:r>
      <w:r w:rsidR="009475DF">
        <w:rPr>
          <w:sz w:val="22"/>
        </w:rPr>
        <w:t>message transmissions.</w:t>
      </w:r>
    </w:p>
    <w:p w14:paraId="7F446374" w14:textId="77777777" w:rsidR="009E4CA4" w:rsidRPr="009A6D7A" w:rsidRDefault="009E4CA4" w:rsidP="009A6D7A">
      <w:pPr>
        <w:rPr>
          <w:sz w:val="22"/>
        </w:rPr>
      </w:pPr>
    </w:p>
    <w:p w14:paraId="7498BAF8" w14:textId="3FB91A1E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For better performance and also to avoid complicated HARQ retransmission scheduling, each message can be transmitted with multiple RVs inside the same CoT like TTI bundling</w:t>
      </w:r>
      <w:r w:rsidR="009A2CD2">
        <w:rPr>
          <w:sz w:val="22"/>
        </w:rPr>
        <w:t xml:space="preserve">. </w:t>
      </w:r>
      <w:r w:rsidRPr="009A6D7A">
        <w:rPr>
          <w:sz w:val="22"/>
        </w:rPr>
        <w:t>How many RVs are transmitted for each message in the same CoT can be included in the PSCCH</w:t>
      </w:r>
      <w:r w:rsidR="00A67F78">
        <w:rPr>
          <w:sz w:val="22"/>
        </w:rPr>
        <w:t xml:space="preserve">. </w:t>
      </w:r>
      <w:r w:rsidRPr="009A6D7A">
        <w:rPr>
          <w:sz w:val="22"/>
        </w:rPr>
        <w:t>Previous feedback from receivers can be used by the transmitter to determine how many RVs to be used</w:t>
      </w:r>
      <w:r w:rsidR="00D36C8A">
        <w:rPr>
          <w:sz w:val="22"/>
        </w:rPr>
        <w:t xml:space="preserve">. </w:t>
      </w:r>
      <w:r w:rsidRPr="009A6D7A">
        <w:rPr>
          <w:sz w:val="22"/>
        </w:rPr>
        <w:t>Feedback information from receivers is included in the self-contained CoT after</w:t>
      </w:r>
      <w:r w:rsidR="00D97988">
        <w:rPr>
          <w:sz w:val="22"/>
        </w:rPr>
        <w:t xml:space="preserve"> </w:t>
      </w:r>
      <w:r w:rsidRPr="009A6D7A">
        <w:rPr>
          <w:sz w:val="22"/>
        </w:rPr>
        <w:t>messages</w:t>
      </w:r>
      <w:r w:rsidR="007A3A7C">
        <w:rPr>
          <w:sz w:val="22"/>
        </w:rPr>
        <w:t xml:space="preserve">. </w:t>
      </w:r>
      <w:r w:rsidRPr="009A6D7A">
        <w:rPr>
          <w:sz w:val="22"/>
        </w:rPr>
        <w:t>Feedback information can include ACK/NACK, the first RV passing CRC, and also CQI on each CSI-RS resource sent by the transmitter</w:t>
      </w:r>
      <w:r w:rsidR="00BD0E59">
        <w:rPr>
          <w:sz w:val="22"/>
        </w:rPr>
        <w:t>. When the resources are limited, trans</w:t>
      </w:r>
      <w:r w:rsidR="00876BF6">
        <w:rPr>
          <w:sz w:val="22"/>
        </w:rPr>
        <w:t>m</w:t>
      </w:r>
      <w:r w:rsidR="00BD0E59">
        <w:rPr>
          <w:sz w:val="22"/>
        </w:rPr>
        <w:t xml:space="preserve">ission of </w:t>
      </w:r>
      <w:r w:rsidR="00E702D2">
        <w:rPr>
          <w:sz w:val="22"/>
        </w:rPr>
        <w:t>f</w:t>
      </w:r>
      <w:r w:rsidRPr="009A6D7A">
        <w:rPr>
          <w:sz w:val="22"/>
        </w:rPr>
        <w:t xml:space="preserve">eedback </w:t>
      </w:r>
      <w:r w:rsidR="0056651B">
        <w:rPr>
          <w:sz w:val="22"/>
        </w:rPr>
        <w:t xml:space="preserve">information </w:t>
      </w:r>
      <w:r w:rsidRPr="009A6D7A">
        <w:rPr>
          <w:sz w:val="22"/>
        </w:rPr>
        <w:t xml:space="preserve">can be prioritized, e.g., ACK/NACK can be </w:t>
      </w:r>
      <w:r w:rsidR="006A6089">
        <w:rPr>
          <w:sz w:val="22"/>
        </w:rPr>
        <w:t xml:space="preserve">feedback </w:t>
      </w:r>
      <w:r w:rsidRPr="009A6D7A">
        <w:rPr>
          <w:sz w:val="22"/>
        </w:rPr>
        <w:t>immediate</w:t>
      </w:r>
      <w:r w:rsidR="006A6089">
        <w:rPr>
          <w:sz w:val="22"/>
        </w:rPr>
        <w:t xml:space="preserve">ly </w:t>
      </w:r>
      <w:r w:rsidRPr="009A6D7A">
        <w:rPr>
          <w:sz w:val="22"/>
        </w:rPr>
        <w:t>while CQI can be schedule</w:t>
      </w:r>
      <w:r w:rsidR="0056651B">
        <w:rPr>
          <w:sz w:val="22"/>
        </w:rPr>
        <w:t xml:space="preserve">d periodically or event based. </w:t>
      </w:r>
      <w:r w:rsidRPr="009A6D7A">
        <w:rPr>
          <w:sz w:val="22"/>
        </w:rPr>
        <w:t>For different receivers, feedback can be transmitted at the same time using CDM fashion</w:t>
      </w:r>
      <w:r w:rsidR="0017110F">
        <w:rPr>
          <w:sz w:val="22"/>
        </w:rPr>
        <w:t xml:space="preserve"> or TDM fashion, or FDM fashion</w:t>
      </w:r>
      <w:r w:rsidR="001B4FB0">
        <w:rPr>
          <w:sz w:val="22"/>
        </w:rPr>
        <w:t>.</w:t>
      </w:r>
    </w:p>
    <w:p w14:paraId="2249A824" w14:textId="77777777" w:rsidR="009A6D7A" w:rsidRPr="009A6D7A" w:rsidRDefault="009A6D7A" w:rsidP="009A6D7A">
      <w:pPr>
        <w:rPr>
          <w:sz w:val="22"/>
        </w:rPr>
      </w:pPr>
    </w:p>
    <w:p w14:paraId="5FE94C0D" w14:textId="30D5A927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With feedback info from all other users in the group, the sender may further optimize the message</w:t>
      </w:r>
      <w:r w:rsidR="00A13CFF">
        <w:rPr>
          <w:sz w:val="22"/>
        </w:rPr>
        <w:t xml:space="preserve"> transmission</w:t>
      </w:r>
      <w:r w:rsidRPr="009A6D7A">
        <w:rPr>
          <w:sz w:val="22"/>
        </w:rPr>
        <w:t>s</w:t>
      </w:r>
      <w:r w:rsidR="00A13CFF">
        <w:rPr>
          <w:sz w:val="22"/>
        </w:rPr>
        <w:t>.</w:t>
      </w:r>
      <w:r w:rsidR="00033D9C">
        <w:rPr>
          <w:sz w:val="22"/>
        </w:rPr>
        <w:t xml:space="preserve"> </w:t>
      </w:r>
      <w:r w:rsidRPr="009A6D7A">
        <w:rPr>
          <w:sz w:val="22"/>
        </w:rPr>
        <w:t>The MCS/RV repetition of messages can be adjusted based on the feedback</w:t>
      </w:r>
      <w:r w:rsidR="00881F2F">
        <w:rPr>
          <w:sz w:val="22"/>
        </w:rPr>
        <w:t xml:space="preserve">. For group or broadcast, sender </w:t>
      </w:r>
      <w:r w:rsidRPr="009A6D7A">
        <w:rPr>
          <w:sz w:val="22"/>
        </w:rPr>
        <w:t>can further divide users in the group into subgroups for transmission efficiency</w:t>
      </w:r>
      <w:r w:rsidR="003D5492">
        <w:rPr>
          <w:sz w:val="22"/>
        </w:rPr>
        <w:t xml:space="preserve">. </w:t>
      </w:r>
      <w:r w:rsidRPr="009A6D7A">
        <w:rPr>
          <w:sz w:val="22"/>
        </w:rPr>
        <w:t>In case retransmission is needed, CBG based user/subgroup specific targeted groupcast retransmission can be adopted for spectrum efficiency</w:t>
      </w:r>
      <w:r w:rsidR="0086444E">
        <w:rPr>
          <w:sz w:val="22"/>
        </w:rPr>
        <w:t>.</w:t>
      </w:r>
    </w:p>
    <w:p w14:paraId="149C3F5B" w14:textId="575D3B8D" w:rsidR="00A9325C" w:rsidRDefault="00A9325C" w:rsidP="00A9325C">
      <w:r w:rsidRPr="00A9325C">
        <w:rPr>
          <w:noProof/>
        </w:rPr>
        <w:drawing>
          <wp:inline distT="0" distB="0" distL="0" distR="0" wp14:anchorId="2EC27A79" wp14:editId="7B519391">
            <wp:extent cx="6120765" cy="964565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2D97" w14:textId="1BBEEEAC" w:rsidR="00A9325C" w:rsidRDefault="00A9325C" w:rsidP="00A9325C"/>
    <w:p w14:paraId="5410A5F8" w14:textId="77777777" w:rsidR="00DE4041" w:rsidRDefault="00A9325C" w:rsidP="00DE4041">
      <w:pPr>
        <w:keepNext/>
      </w:pPr>
      <w:r w:rsidRPr="00A9325C">
        <w:rPr>
          <w:noProof/>
        </w:rPr>
        <w:drawing>
          <wp:inline distT="0" distB="0" distL="0" distR="0" wp14:anchorId="392581F6" wp14:editId="01E45F17">
            <wp:extent cx="6120765" cy="87884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6F6C8" w14:textId="4B2B332A" w:rsidR="00A9325C" w:rsidRPr="00DE4041" w:rsidRDefault="00DE4041" w:rsidP="00DE4041">
      <w:pPr>
        <w:pStyle w:val="Caption"/>
        <w:rPr>
          <w:sz w:val="22"/>
        </w:rPr>
      </w:pPr>
      <w:r w:rsidRPr="00DE4041">
        <w:rPr>
          <w:sz w:val="22"/>
        </w:rPr>
        <w:t xml:space="preserve">Figure </w:t>
      </w:r>
      <w:r w:rsidRPr="00DE4041">
        <w:rPr>
          <w:sz w:val="22"/>
        </w:rPr>
        <w:fldChar w:fldCharType="begin"/>
      </w:r>
      <w:r w:rsidRPr="00DE4041">
        <w:rPr>
          <w:sz w:val="22"/>
        </w:rPr>
        <w:instrText xml:space="preserve"> SEQ Figure \* ARABIC </w:instrText>
      </w:r>
      <w:r w:rsidRPr="00DE4041">
        <w:rPr>
          <w:sz w:val="22"/>
        </w:rPr>
        <w:fldChar w:fldCharType="separate"/>
      </w:r>
      <w:r w:rsidRPr="00DE4041">
        <w:rPr>
          <w:noProof/>
          <w:sz w:val="22"/>
        </w:rPr>
        <w:t>1</w:t>
      </w:r>
      <w:r w:rsidRPr="00DE4041">
        <w:rPr>
          <w:sz w:val="22"/>
        </w:rPr>
        <w:fldChar w:fldCharType="end"/>
      </w:r>
      <w:r w:rsidRPr="00DE4041">
        <w:rPr>
          <w:sz w:val="22"/>
        </w:rPr>
        <w:t xml:space="preserve">  Self-contained COT to support bi-directional communications</w:t>
      </w:r>
    </w:p>
    <w:p w14:paraId="4DC2FC00" w14:textId="77777777" w:rsidR="00A9325C" w:rsidRPr="00A9325C" w:rsidRDefault="00A9325C" w:rsidP="00A9325C"/>
    <w:p w14:paraId="1ED61CA5" w14:textId="23343AA3" w:rsidR="002B6D2B" w:rsidRDefault="002B6D2B" w:rsidP="002B6D2B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 w:rsidR="0099073B">
        <w:rPr>
          <w:rFonts w:eastAsia="SimSun"/>
          <w:b/>
          <w:i/>
          <w:sz w:val="22"/>
          <w:szCs w:val="22"/>
        </w:rPr>
        <w:t xml:space="preserve">consider to support or use self-contained </w:t>
      </w:r>
      <w:r w:rsidR="00E8350A">
        <w:rPr>
          <w:rFonts w:eastAsia="SimSun"/>
          <w:b/>
          <w:i/>
          <w:sz w:val="22"/>
          <w:szCs w:val="22"/>
        </w:rPr>
        <w:t xml:space="preserve">frame structure within </w:t>
      </w:r>
      <w:r w:rsidR="00E8350A"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 w:rsidR="00E8350A">
        <w:rPr>
          <w:rFonts w:eastAsia="SimSun"/>
          <w:b/>
          <w:i/>
          <w:sz w:val="22"/>
          <w:szCs w:val="22"/>
        </w:rPr>
        <w:t>in order to support bi-</w:t>
      </w:r>
      <w:r w:rsidR="004C13DB">
        <w:rPr>
          <w:rFonts w:eastAsia="SimSun"/>
          <w:b/>
          <w:i/>
          <w:sz w:val="22"/>
          <w:szCs w:val="22"/>
        </w:rPr>
        <w:t>directional</w:t>
      </w:r>
      <w:r w:rsidR="00E8350A">
        <w:rPr>
          <w:rFonts w:eastAsia="SimSun"/>
          <w:b/>
          <w:i/>
          <w:sz w:val="22"/>
          <w:szCs w:val="22"/>
        </w:rPr>
        <w:t xml:space="preserve"> communications</w:t>
      </w:r>
      <w:r>
        <w:rPr>
          <w:rFonts w:eastAsia="SimSun"/>
          <w:b/>
          <w:i/>
          <w:sz w:val="22"/>
          <w:szCs w:val="22"/>
        </w:rPr>
        <w:t>.</w:t>
      </w:r>
    </w:p>
    <w:p w14:paraId="3A99443B" w14:textId="444A64C6" w:rsidR="003075FD" w:rsidRDefault="00F34E0D" w:rsidP="006F0C31">
      <w:pPr>
        <w:pStyle w:val="Heading1"/>
      </w:pPr>
      <w:r>
        <w:t>Leader Optimization for Groupcast</w:t>
      </w:r>
    </w:p>
    <w:p w14:paraId="340CF1CD" w14:textId="0FBCC8A4" w:rsidR="002D4840" w:rsidRDefault="009A0C5F" w:rsidP="009A0C5F">
      <w:pPr>
        <w:rPr>
          <w:sz w:val="22"/>
        </w:rPr>
      </w:pPr>
      <w:r w:rsidRPr="009A0C5F">
        <w:rPr>
          <w:sz w:val="22"/>
        </w:rPr>
        <w:t xml:space="preserve">Vehicle platooning </w:t>
      </w:r>
      <w:r>
        <w:rPr>
          <w:sz w:val="22"/>
        </w:rPr>
        <w:t xml:space="preserve">is one of the main use case that requires NR to support. Vehicle platooning </w:t>
      </w:r>
      <w:r w:rsidRPr="009A0C5F">
        <w:rPr>
          <w:sz w:val="22"/>
        </w:rPr>
        <w:t>requires both groupcast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status information for platoon management) and unicast transmissions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communication between two members)</w:t>
      </w:r>
      <w:r w:rsidR="000F0ED8">
        <w:rPr>
          <w:sz w:val="22"/>
        </w:rPr>
        <w:t xml:space="preserve">. </w:t>
      </w:r>
      <w:r w:rsidRPr="009A0C5F">
        <w:rPr>
          <w:sz w:val="22"/>
        </w:rPr>
        <w:t xml:space="preserve">A group leader can be chosen in the platoon for central control, message broadcast, and also resource assignment. Group leader can </w:t>
      </w:r>
      <w:r w:rsidR="004C13DB">
        <w:rPr>
          <w:sz w:val="22"/>
        </w:rPr>
        <w:t xml:space="preserve">also schedule the transmission of each group member or </w:t>
      </w:r>
      <w:r w:rsidRPr="009A0C5F">
        <w:rPr>
          <w:sz w:val="22"/>
        </w:rPr>
        <w:t xml:space="preserve">assign </w:t>
      </w:r>
      <w:r w:rsidR="008924F0">
        <w:rPr>
          <w:sz w:val="22"/>
        </w:rPr>
        <w:t>resources</w:t>
      </w:r>
      <w:r w:rsidR="00082959">
        <w:rPr>
          <w:sz w:val="22"/>
        </w:rPr>
        <w:t xml:space="preserve"> for group members </w:t>
      </w:r>
      <w:r w:rsidR="00003F56">
        <w:rPr>
          <w:sz w:val="22"/>
        </w:rPr>
        <w:t xml:space="preserve">to </w:t>
      </w:r>
      <w:r w:rsidRPr="009A0C5F">
        <w:rPr>
          <w:sz w:val="22"/>
        </w:rPr>
        <w:t>compete</w:t>
      </w:r>
      <w:r w:rsidR="00ED3FE8">
        <w:rPr>
          <w:sz w:val="22"/>
        </w:rPr>
        <w:t xml:space="preserve">. </w:t>
      </w:r>
      <w:r w:rsidR="006F2B70">
        <w:rPr>
          <w:sz w:val="22"/>
        </w:rPr>
        <w:t>Within</w:t>
      </w:r>
      <w:r w:rsidRPr="009A0C5F">
        <w:rPr>
          <w:sz w:val="22"/>
        </w:rPr>
        <w:t xml:space="preserve"> the CoT available for the group, group leader can further divide </w:t>
      </w:r>
      <w:r w:rsidR="00D2231D">
        <w:rPr>
          <w:sz w:val="22"/>
        </w:rPr>
        <w:t xml:space="preserve">COT </w:t>
      </w:r>
      <w:r w:rsidRPr="009A0C5F">
        <w:rPr>
          <w:sz w:val="22"/>
        </w:rPr>
        <w:t xml:space="preserve">into smaller pieces for each </w:t>
      </w:r>
      <w:r w:rsidR="00455977">
        <w:rPr>
          <w:sz w:val="22"/>
        </w:rPr>
        <w:t>group member</w:t>
      </w:r>
      <w:r w:rsidRPr="009A0C5F">
        <w:rPr>
          <w:sz w:val="22"/>
        </w:rPr>
        <w:t xml:space="preserve"> to transmit its own groupcast messages while other UEs are listening</w:t>
      </w:r>
      <w:r w:rsidR="002D4840">
        <w:rPr>
          <w:sz w:val="22"/>
        </w:rPr>
        <w:t>.</w:t>
      </w:r>
    </w:p>
    <w:p w14:paraId="62DFFB27" w14:textId="23133CB7" w:rsidR="009A0C5F" w:rsidRPr="009A0C5F" w:rsidRDefault="009A0C5F" w:rsidP="009A0C5F">
      <w:pPr>
        <w:rPr>
          <w:sz w:val="22"/>
        </w:rPr>
      </w:pPr>
      <w:r w:rsidRPr="009A0C5F">
        <w:rPr>
          <w:sz w:val="22"/>
        </w:rPr>
        <w:t xml:space="preserve"> </w:t>
      </w:r>
    </w:p>
    <w:p w14:paraId="1ECF7E26" w14:textId="561D9280" w:rsidR="009A0C5F" w:rsidRDefault="002D4840" w:rsidP="009A0C5F">
      <w:pPr>
        <w:rPr>
          <w:sz w:val="22"/>
        </w:rPr>
      </w:pPr>
      <w:r>
        <w:rPr>
          <w:sz w:val="22"/>
        </w:rPr>
        <w:t>Therefore, l</w:t>
      </w:r>
      <w:r w:rsidR="009A0C5F" w:rsidRPr="009A0C5F">
        <w:rPr>
          <w:sz w:val="22"/>
        </w:rPr>
        <w:t xml:space="preserve">eader selection </w:t>
      </w:r>
      <w:r>
        <w:rPr>
          <w:sz w:val="22"/>
        </w:rPr>
        <w:t>in group</w:t>
      </w:r>
      <w:r w:rsidR="0026442E">
        <w:rPr>
          <w:sz w:val="22"/>
        </w:rPr>
        <w:t xml:space="preserve">cast is very important. The leader </w:t>
      </w:r>
      <w:r w:rsidR="009A0C5F" w:rsidRPr="009A0C5F">
        <w:rPr>
          <w:sz w:val="22"/>
        </w:rPr>
        <w:t xml:space="preserve">can be </w:t>
      </w:r>
      <w:r w:rsidR="005457EF">
        <w:rPr>
          <w:sz w:val="22"/>
        </w:rPr>
        <w:t xml:space="preserve">selected </w:t>
      </w:r>
      <w:r w:rsidR="009A0C5F" w:rsidRPr="009A0C5F">
        <w:rPr>
          <w:sz w:val="22"/>
        </w:rPr>
        <w:t>manually when building the group through UI interface</w:t>
      </w:r>
      <w:r w:rsidR="004D4E4F">
        <w:rPr>
          <w:sz w:val="22"/>
        </w:rPr>
        <w:t xml:space="preserve">. </w:t>
      </w:r>
      <w:r w:rsidR="009A0C5F" w:rsidRPr="009A0C5F">
        <w:rPr>
          <w:sz w:val="22"/>
        </w:rPr>
        <w:t xml:space="preserve">In case the current leader is no longer optimal among users in the group, e.g., the RF condition between it and other users </w:t>
      </w:r>
      <w:r w:rsidR="00644B8A">
        <w:rPr>
          <w:sz w:val="22"/>
        </w:rPr>
        <w:t>deteriorates</w:t>
      </w:r>
      <w:r w:rsidR="009A0C5F" w:rsidRPr="009A0C5F">
        <w:rPr>
          <w:sz w:val="22"/>
        </w:rPr>
        <w:t xml:space="preserve">, </w:t>
      </w:r>
      <w:r w:rsidR="00644B8A">
        <w:rPr>
          <w:sz w:val="22"/>
        </w:rPr>
        <w:t xml:space="preserve">reliability of the </w:t>
      </w:r>
      <w:r w:rsidR="009A0C5F" w:rsidRPr="009A0C5F">
        <w:rPr>
          <w:sz w:val="22"/>
        </w:rPr>
        <w:t xml:space="preserve">communications within the group </w:t>
      </w:r>
      <w:r w:rsidR="00644B8A">
        <w:rPr>
          <w:sz w:val="22"/>
        </w:rPr>
        <w:t xml:space="preserve">cannot be </w:t>
      </w:r>
      <w:r w:rsidR="00D63A3B">
        <w:rPr>
          <w:sz w:val="22"/>
        </w:rPr>
        <w:t>guaranteed</w:t>
      </w:r>
      <w:r w:rsidR="00644B8A">
        <w:rPr>
          <w:sz w:val="22"/>
        </w:rPr>
        <w:t xml:space="preserve">. </w:t>
      </w:r>
      <w:r w:rsidR="00D63A3B">
        <w:rPr>
          <w:sz w:val="22"/>
        </w:rPr>
        <w:t xml:space="preserve">As results, </w:t>
      </w:r>
      <w:r w:rsidR="00097EC7">
        <w:rPr>
          <w:sz w:val="22"/>
        </w:rPr>
        <w:t>d</w:t>
      </w:r>
      <w:r w:rsidR="009A0C5F" w:rsidRPr="009A0C5F">
        <w:rPr>
          <w:sz w:val="22"/>
        </w:rPr>
        <w:t>ynamic leader switch is needed to achieve the best spectrum efficiency</w:t>
      </w:r>
      <w:r w:rsidR="00690501">
        <w:rPr>
          <w:sz w:val="22"/>
        </w:rPr>
        <w:t xml:space="preserve"> and the most reliable communication. </w:t>
      </w:r>
    </w:p>
    <w:p w14:paraId="478A0BF8" w14:textId="77777777" w:rsidR="00690501" w:rsidRPr="009A0C5F" w:rsidRDefault="00690501" w:rsidP="009A0C5F">
      <w:pPr>
        <w:rPr>
          <w:sz w:val="22"/>
        </w:rPr>
      </w:pPr>
    </w:p>
    <w:p w14:paraId="58255107" w14:textId="3508EF65" w:rsidR="009A0C5F" w:rsidRDefault="00690501" w:rsidP="009A0C5F">
      <w:pPr>
        <w:rPr>
          <w:sz w:val="22"/>
        </w:rPr>
      </w:pPr>
      <w:r>
        <w:rPr>
          <w:sz w:val="22"/>
        </w:rPr>
        <w:t>To dynamically select the optimum leader for groupcast, e</w:t>
      </w:r>
      <w:r w:rsidR="009A0C5F" w:rsidRPr="009A0C5F">
        <w:rPr>
          <w:sz w:val="22"/>
        </w:rPr>
        <w:t xml:space="preserve">ach </w:t>
      </w:r>
      <w:r w:rsidR="00D063A2">
        <w:rPr>
          <w:sz w:val="22"/>
        </w:rPr>
        <w:t>device in the group</w:t>
      </w:r>
      <w:r w:rsidR="009A0C5F" w:rsidRPr="009A0C5F">
        <w:rPr>
          <w:sz w:val="22"/>
        </w:rPr>
        <w:t xml:space="preserve"> needs to report to the current leader </w:t>
      </w:r>
      <w:r w:rsidR="00586275" w:rsidRPr="009A0C5F">
        <w:rPr>
          <w:sz w:val="22"/>
        </w:rPr>
        <w:t>periodic</w:t>
      </w:r>
      <w:r w:rsidR="00586275">
        <w:rPr>
          <w:sz w:val="22"/>
        </w:rPr>
        <w:t>ally</w:t>
      </w:r>
      <w:r w:rsidR="009A0C5F" w:rsidRPr="009A0C5F">
        <w:rPr>
          <w:sz w:val="22"/>
        </w:rPr>
        <w:t xml:space="preserve"> including the average/outage CQI it </w:t>
      </w:r>
      <w:r w:rsidR="00586275">
        <w:rPr>
          <w:sz w:val="22"/>
        </w:rPr>
        <w:t>observes</w:t>
      </w:r>
      <w:r w:rsidR="009A0C5F" w:rsidRPr="009A0C5F">
        <w:rPr>
          <w:sz w:val="22"/>
        </w:rPr>
        <w:t xml:space="preserve"> from other </w:t>
      </w:r>
      <w:r w:rsidR="0091092B">
        <w:rPr>
          <w:sz w:val="22"/>
        </w:rPr>
        <w:t>devices</w:t>
      </w:r>
      <w:r w:rsidR="009A0C5F" w:rsidRPr="009A0C5F">
        <w:rPr>
          <w:sz w:val="22"/>
        </w:rPr>
        <w:t xml:space="preserve"> in the group</w:t>
      </w:r>
      <w:r w:rsidR="008C33D3">
        <w:rPr>
          <w:sz w:val="22"/>
        </w:rPr>
        <w:t xml:space="preserve">. </w:t>
      </w:r>
      <w:r w:rsidR="00A17AD3">
        <w:rPr>
          <w:sz w:val="22"/>
        </w:rPr>
        <w:t>A</w:t>
      </w:r>
      <w:r w:rsidR="009A0C5F" w:rsidRPr="009A0C5F">
        <w:rPr>
          <w:sz w:val="22"/>
        </w:rPr>
        <w:t>verage/Outage CQI info</w:t>
      </w:r>
      <w:r w:rsidR="006C070F">
        <w:rPr>
          <w:sz w:val="22"/>
        </w:rPr>
        <w:t>rmation</w:t>
      </w:r>
      <w:r w:rsidR="009A0C5F" w:rsidRPr="009A0C5F">
        <w:rPr>
          <w:sz w:val="22"/>
        </w:rPr>
        <w:t xml:space="preserve"> can be obtained when </w:t>
      </w:r>
      <w:r w:rsidR="009701EE">
        <w:rPr>
          <w:sz w:val="22"/>
        </w:rPr>
        <w:t xml:space="preserve">device </w:t>
      </w:r>
      <w:r w:rsidR="009A0C5F" w:rsidRPr="009A0C5F">
        <w:rPr>
          <w:sz w:val="22"/>
        </w:rPr>
        <w:t>sen</w:t>
      </w:r>
      <w:r w:rsidR="009701EE">
        <w:rPr>
          <w:sz w:val="22"/>
        </w:rPr>
        <w:t>ds</w:t>
      </w:r>
      <w:r w:rsidR="009A0C5F" w:rsidRPr="009A0C5F">
        <w:rPr>
          <w:sz w:val="22"/>
        </w:rPr>
        <w:t xml:space="preserve"> group cast messages with CQI feedback</w:t>
      </w:r>
      <w:r w:rsidR="004148FA">
        <w:rPr>
          <w:sz w:val="22"/>
        </w:rPr>
        <w:t xml:space="preserve">. </w:t>
      </w:r>
      <w:r w:rsidR="009A0C5F" w:rsidRPr="009A0C5F">
        <w:rPr>
          <w:sz w:val="22"/>
        </w:rPr>
        <w:t xml:space="preserve">Group leader can also schedule a ‘measurement’ CoT, </w:t>
      </w:r>
      <w:r w:rsidR="00887905">
        <w:rPr>
          <w:sz w:val="22"/>
        </w:rPr>
        <w:t>within wh</w:t>
      </w:r>
      <w:r w:rsidR="00F0738E">
        <w:rPr>
          <w:sz w:val="22"/>
        </w:rPr>
        <w:t>i</w:t>
      </w:r>
      <w:r w:rsidR="00887905">
        <w:rPr>
          <w:sz w:val="22"/>
        </w:rPr>
        <w:t xml:space="preserve">ch </w:t>
      </w:r>
      <w:r w:rsidR="009A0C5F" w:rsidRPr="009A0C5F">
        <w:rPr>
          <w:sz w:val="22"/>
        </w:rPr>
        <w:t>each UE in the group sen</w:t>
      </w:r>
      <w:r w:rsidR="00EF48ED">
        <w:rPr>
          <w:sz w:val="22"/>
        </w:rPr>
        <w:t>ds</w:t>
      </w:r>
      <w:r w:rsidR="009A0C5F" w:rsidRPr="009A0C5F">
        <w:rPr>
          <w:sz w:val="22"/>
        </w:rPr>
        <w:t xml:space="preserve"> CSI</w:t>
      </w:r>
      <w:r w:rsidR="00EF48ED">
        <w:rPr>
          <w:sz w:val="22"/>
        </w:rPr>
        <w:t>-RS</w:t>
      </w:r>
      <w:r w:rsidR="009A0C5F" w:rsidRPr="009A0C5F">
        <w:rPr>
          <w:sz w:val="22"/>
        </w:rPr>
        <w:t xml:space="preserve"> and other UEs report measured CQI</w:t>
      </w:r>
      <w:r w:rsidR="00BD459A">
        <w:rPr>
          <w:sz w:val="22"/>
        </w:rPr>
        <w:t xml:space="preserve">. </w:t>
      </w:r>
      <w:r w:rsidR="00750934">
        <w:rPr>
          <w:sz w:val="22"/>
        </w:rPr>
        <w:t>Decoding information such as BL</w:t>
      </w:r>
      <w:r w:rsidR="00AB45ED">
        <w:rPr>
          <w:sz w:val="22"/>
        </w:rPr>
        <w:t>E</w:t>
      </w:r>
      <w:r w:rsidR="00750934">
        <w:rPr>
          <w:sz w:val="22"/>
        </w:rPr>
        <w:t xml:space="preserve">R </w:t>
      </w:r>
      <w:r w:rsidR="009A0C5F" w:rsidRPr="009A0C5F">
        <w:rPr>
          <w:sz w:val="22"/>
        </w:rPr>
        <w:t>can also be used</w:t>
      </w:r>
      <w:r w:rsidR="00927D07">
        <w:rPr>
          <w:sz w:val="22"/>
        </w:rPr>
        <w:t xml:space="preserve">. </w:t>
      </w:r>
      <w:r w:rsidR="009A0C5F" w:rsidRPr="009A0C5F">
        <w:rPr>
          <w:sz w:val="22"/>
        </w:rPr>
        <w:t>The current leader needs to decide whether there is a better leader candidate, and assign new group leader accordingly</w:t>
      </w:r>
    </w:p>
    <w:p w14:paraId="05706B55" w14:textId="77777777" w:rsidR="00F46485" w:rsidRDefault="00F46485" w:rsidP="002A4F0C">
      <w:pPr>
        <w:rPr>
          <w:rFonts w:eastAsia="SimSun"/>
          <w:b/>
          <w:bCs/>
          <w:i/>
          <w:sz w:val="22"/>
          <w:szCs w:val="22"/>
          <w:u w:val="single"/>
        </w:rPr>
      </w:pPr>
    </w:p>
    <w:p w14:paraId="79E72468" w14:textId="77777777" w:rsidR="00D13216" w:rsidRDefault="002A4F0C" w:rsidP="002A4F0C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 w:rsidR="00AA4127"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 w:rsidR="00F46485"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 w:rsidR="00F46485">
        <w:rPr>
          <w:rFonts w:eastAsia="SimSun"/>
          <w:b/>
          <w:i/>
          <w:sz w:val="22"/>
          <w:szCs w:val="22"/>
        </w:rPr>
        <w:t>consider</w:t>
      </w:r>
      <w:r w:rsidR="00D13216">
        <w:rPr>
          <w:rFonts w:eastAsia="SimSun"/>
          <w:b/>
          <w:i/>
          <w:sz w:val="22"/>
          <w:szCs w:val="22"/>
        </w:rPr>
        <w:t xml:space="preserve"> design physical layer procedures </w:t>
      </w:r>
      <w:r w:rsidR="00F46485">
        <w:rPr>
          <w:rFonts w:eastAsia="SimSun"/>
          <w:b/>
          <w:i/>
          <w:sz w:val="22"/>
          <w:szCs w:val="22"/>
        </w:rPr>
        <w:t xml:space="preserve">to support the measurement and </w:t>
      </w:r>
      <w:r w:rsidR="00D13216">
        <w:rPr>
          <w:rFonts w:eastAsia="SimSun"/>
          <w:b/>
          <w:i/>
          <w:sz w:val="22"/>
          <w:szCs w:val="22"/>
        </w:rPr>
        <w:t xml:space="preserve">link adaption </w:t>
      </w:r>
      <w:r w:rsidR="00F46485">
        <w:rPr>
          <w:rFonts w:eastAsia="SimSun"/>
          <w:b/>
          <w:i/>
          <w:sz w:val="22"/>
          <w:szCs w:val="22"/>
        </w:rPr>
        <w:t>feedback for group</w:t>
      </w:r>
      <w:r w:rsidR="00D13216">
        <w:rPr>
          <w:rFonts w:eastAsia="SimSun"/>
          <w:b/>
          <w:i/>
          <w:sz w:val="22"/>
          <w:szCs w:val="22"/>
        </w:rPr>
        <w:t xml:space="preserve"> members in order to optimize the leader selection.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56311B75" w14:textId="27C2A8CC" w:rsidR="00E32950" w:rsidRPr="00A6576F" w:rsidRDefault="00467B8C" w:rsidP="000A1967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Compared to LTE Rel-14/15 V2X, NR V2X is targeted to support large varieties of services that require broadcast/group/unicast communication, </w:t>
      </w:r>
      <w:r w:rsidR="001770A8">
        <w:rPr>
          <w:rFonts w:eastAsia="MS Mincho"/>
          <w:sz w:val="22"/>
          <w:szCs w:val="22"/>
          <w:lang w:eastAsia="ja-JP"/>
        </w:rPr>
        <w:t xml:space="preserve">generate </w:t>
      </w:r>
      <w:r w:rsidR="0006036B">
        <w:rPr>
          <w:rFonts w:eastAsia="MS Mincho"/>
          <w:sz w:val="22"/>
          <w:szCs w:val="22"/>
          <w:lang w:eastAsia="ja-JP"/>
        </w:rPr>
        <w:t>both</w:t>
      </w:r>
      <w:r w:rsidRPr="00A6576F">
        <w:rPr>
          <w:rFonts w:eastAsia="MS Mincho"/>
          <w:sz w:val="22"/>
          <w:szCs w:val="22"/>
          <w:lang w:eastAsia="ja-JP"/>
        </w:rPr>
        <w:t xml:space="preserve"> periodic an a-periodic traffic, </w:t>
      </w:r>
      <w:r w:rsidR="00EB7B29">
        <w:rPr>
          <w:rFonts w:eastAsia="MS Mincho"/>
          <w:sz w:val="22"/>
          <w:szCs w:val="22"/>
          <w:lang w:eastAsia="ja-JP"/>
        </w:rPr>
        <w:t xml:space="preserve">require </w:t>
      </w:r>
      <w:r w:rsidRPr="00A6576F">
        <w:rPr>
          <w:rFonts w:eastAsia="MS Mincho"/>
          <w:sz w:val="22"/>
          <w:szCs w:val="22"/>
          <w:lang w:eastAsia="ja-JP"/>
        </w:rPr>
        <w:t xml:space="preserve">higher data rate, lower latency and higher reliability. </w:t>
      </w:r>
      <w:r w:rsidR="00516505">
        <w:rPr>
          <w:rFonts w:eastAsia="MS Mincho"/>
          <w:sz w:val="22"/>
          <w:szCs w:val="22"/>
          <w:lang w:eastAsia="ja-JP"/>
        </w:rPr>
        <w:t xml:space="preserve">This contribution </w:t>
      </w:r>
      <w:r w:rsidR="00863904">
        <w:rPr>
          <w:rFonts w:eastAsia="MS Mincho"/>
          <w:sz w:val="22"/>
          <w:szCs w:val="22"/>
          <w:lang w:eastAsia="ja-JP"/>
        </w:rPr>
        <w:t>discusses</w:t>
      </w:r>
      <w:r w:rsidR="00516505">
        <w:rPr>
          <w:rFonts w:eastAsia="MS Mincho"/>
          <w:sz w:val="22"/>
          <w:szCs w:val="22"/>
          <w:lang w:eastAsia="ja-JP"/>
        </w:rPr>
        <w:t xml:space="preserve"> the physical layer procedure mainly focused on the self-contained frame structure in COT and the physical layer procedure for advanced measurement and feedback.</w:t>
      </w:r>
    </w:p>
    <w:p w14:paraId="63C2DBF3" w14:textId="77777777" w:rsidR="00832848" w:rsidRPr="00A6576F" w:rsidRDefault="00832848" w:rsidP="000A1967">
      <w:pPr>
        <w:rPr>
          <w:rFonts w:eastAsia="MS Mincho"/>
          <w:sz w:val="22"/>
          <w:szCs w:val="22"/>
          <w:lang w:eastAsia="ja-JP"/>
        </w:rPr>
      </w:pPr>
    </w:p>
    <w:p w14:paraId="26911A37" w14:textId="31D98166" w:rsidR="00D8246E" w:rsidRDefault="00D8246E" w:rsidP="00D8246E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>
        <w:rPr>
          <w:rFonts w:eastAsia="SimSun"/>
          <w:b/>
          <w:i/>
          <w:sz w:val="22"/>
          <w:szCs w:val="22"/>
        </w:rPr>
        <w:t xml:space="preserve">consider to support or use self-contained frame structure within </w:t>
      </w:r>
      <w:r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>
        <w:rPr>
          <w:rFonts w:eastAsia="SimSun"/>
          <w:b/>
          <w:i/>
          <w:sz w:val="22"/>
          <w:szCs w:val="22"/>
        </w:rPr>
        <w:t>in order to support bi-direction</w:t>
      </w:r>
      <w:r w:rsidR="00863904">
        <w:rPr>
          <w:rFonts w:eastAsia="SimSun"/>
          <w:b/>
          <w:i/>
          <w:sz w:val="22"/>
          <w:szCs w:val="22"/>
        </w:rPr>
        <w:t>al</w:t>
      </w:r>
      <w:r>
        <w:rPr>
          <w:rFonts w:eastAsia="SimSun"/>
          <w:b/>
          <w:i/>
          <w:sz w:val="22"/>
          <w:szCs w:val="22"/>
        </w:rPr>
        <w:t xml:space="preserve"> communications.</w:t>
      </w:r>
    </w:p>
    <w:p w14:paraId="5186C1B6" w14:textId="39C2431A" w:rsidR="00E34DF1" w:rsidRDefault="00E34DF1" w:rsidP="00E34DF1">
      <w:pPr>
        <w:rPr>
          <w:rFonts w:eastAsia="SimSun"/>
          <w:b/>
          <w:i/>
          <w:sz w:val="22"/>
          <w:szCs w:val="22"/>
        </w:rPr>
      </w:pPr>
    </w:p>
    <w:p w14:paraId="017814DB" w14:textId="77777777" w:rsidR="00D13216" w:rsidRDefault="00D13216" w:rsidP="00D13216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>
        <w:rPr>
          <w:rFonts w:eastAsia="SimSun"/>
          <w:b/>
          <w:i/>
          <w:sz w:val="22"/>
          <w:szCs w:val="22"/>
        </w:rPr>
        <w:t>consider design physical layer procedures to support the measurement and link adaption feedback for group members in order to optimize the leader selection.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4ADA253" w14:textId="45A44202" w:rsidR="00CC5366" w:rsidRDefault="00CC5366" w:rsidP="00777D00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bookmarkStart w:id="1" w:name="_Ref485064906"/>
      <w:r w:rsidRPr="00CC5366">
        <w:rPr>
          <w:sz w:val="22"/>
          <w:szCs w:val="22"/>
        </w:rPr>
        <w:t>RP-182111</w:t>
      </w:r>
      <w:r>
        <w:rPr>
          <w:sz w:val="22"/>
          <w:szCs w:val="22"/>
        </w:rPr>
        <w:t>, “</w:t>
      </w:r>
      <w:r w:rsidRPr="00CC5366">
        <w:rPr>
          <w:sz w:val="22"/>
          <w:szCs w:val="22"/>
        </w:rPr>
        <w:t>Revised SID: Study on NR V2X</w:t>
      </w:r>
      <w:r>
        <w:rPr>
          <w:sz w:val="22"/>
          <w:szCs w:val="22"/>
        </w:rPr>
        <w:t>”, LGE, RAN#81,</w:t>
      </w:r>
      <w:r w:rsidRPr="00CC5366">
        <w:rPr>
          <w:sz w:val="22"/>
          <w:szCs w:val="22"/>
        </w:rPr>
        <w:t xml:space="preserve"> Gold Coast, Australia, September 10-13, 2018</w:t>
      </w:r>
    </w:p>
    <w:bookmarkEnd w:id="1"/>
    <w:p w14:paraId="5A10687C" w14:textId="49851E51" w:rsidR="00720D6E" w:rsidRPr="00A6576F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TR 22.886, “Study on enhancement of 3GPP Support for 5G V2X Services”, V15.2.0, Jun 2018</w:t>
      </w:r>
    </w:p>
    <w:p w14:paraId="428555AE" w14:textId="0A2D5CF6" w:rsidR="00720D6E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TS 22.186, “Enhancement of 3GPP support for V2X scenarios; Stage 1”, V15.3.0, June 2018</w:t>
      </w:r>
    </w:p>
    <w:p w14:paraId="0D365C8F" w14:textId="4BA2A65C" w:rsidR="00C877FF" w:rsidRPr="00F64177" w:rsidRDefault="00C877FF" w:rsidP="00C877FF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F64177">
        <w:rPr>
          <w:sz w:val="22"/>
          <w:szCs w:val="22"/>
        </w:rPr>
        <w:t>Chairman notes, 3GPP TSG RAN WG1 Meeting #94bis</w:t>
      </w:r>
      <w:r w:rsidR="001825F4">
        <w:rPr>
          <w:sz w:val="22"/>
          <w:szCs w:val="22"/>
        </w:rPr>
        <w:t xml:space="preserve">, </w:t>
      </w:r>
      <w:r w:rsidRPr="00F64177">
        <w:rPr>
          <w:sz w:val="22"/>
          <w:szCs w:val="22"/>
        </w:rPr>
        <w:t>Chengdu, China, October 8th – 12th, 2018</w:t>
      </w:r>
    </w:p>
    <w:p w14:paraId="224F801B" w14:textId="021172B6" w:rsidR="0076023F" w:rsidRPr="00A6576F" w:rsidRDefault="0076023F" w:rsidP="00720D6E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467B8D53" w14:textId="77777777" w:rsidR="00A6576F" w:rsidRPr="00A6576F" w:rsidRDefault="00A6576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sectPr w:rsidR="00A6576F" w:rsidRPr="00A6576F" w:rsidSect="0082776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7DBD7" w14:textId="77777777" w:rsidR="00BD5A5E" w:rsidRDefault="00BD5A5E">
      <w:r>
        <w:separator/>
      </w:r>
    </w:p>
  </w:endnote>
  <w:endnote w:type="continuationSeparator" w:id="0">
    <w:p w14:paraId="30D6BE53" w14:textId="77777777" w:rsidR="00BD5A5E" w:rsidRDefault="00BD5A5E">
      <w:r>
        <w:continuationSeparator/>
      </w:r>
    </w:p>
  </w:endnote>
  <w:endnote w:type="continuationNotice" w:id="1">
    <w:p w14:paraId="5819C074" w14:textId="77777777" w:rsidR="00BD5A5E" w:rsidRDefault="00BD5A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8F7AB" w14:textId="77777777" w:rsidR="00BD5A5E" w:rsidRDefault="00BD5A5E">
      <w:r>
        <w:separator/>
      </w:r>
    </w:p>
  </w:footnote>
  <w:footnote w:type="continuationSeparator" w:id="0">
    <w:p w14:paraId="7AF69F57" w14:textId="77777777" w:rsidR="00BD5A5E" w:rsidRDefault="00BD5A5E">
      <w:r>
        <w:continuationSeparator/>
      </w:r>
    </w:p>
  </w:footnote>
  <w:footnote w:type="continuationNotice" w:id="1">
    <w:p w14:paraId="0D599CDA" w14:textId="77777777" w:rsidR="00BD5A5E" w:rsidRDefault="00BD5A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193B00"/>
    <w:multiLevelType w:val="hybridMultilevel"/>
    <w:tmpl w:val="5E569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2"/>
  </w:num>
  <w:num w:numId="10">
    <w:abstractNumId w:val="0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15"/>
  </w:num>
  <w:num w:numId="16">
    <w:abstractNumId w:val="8"/>
  </w:num>
  <w:num w:numId="1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3C26"/>
    <w:rsid w:val="00003F56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2D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6E4B"/>
    <w:rsid w:val="00027218"/>
    <w:rsid w:val="00027939"/>
    <w:rsid w:val="00027988"/>
    <w:rsid w:val="00027BD2"/>
    <w:rsid w:val="0003198A"/>
    <w:rsid w:val="00031A91"/>
    <w:rsid w:val="000325B8"/>
    <w:rsid w:val="00032713"/>
    <w:rsid w:val="000338CF"/>
    <w:rsid w:val="00033D9C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7B5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6E0B"/>
    <w:rsid w:val="00067759"/>
    <w:rsid w:val="000707A2"/>
    <w:rsid w:val="000708A3"/>
    <w:rsid w:val="00071F96"/>
    <w:rsid w:val="000721FE"/>
    <w:rsid w:val="0007330B"/>
    <w:rsid w:val="00074ED3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959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2E23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EC7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3AD"/>
    <w:rsid w:val="000C0590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7D3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552"/>
    <w:rsid w:val="000D2961"/>
    <w:rsid w:val="000D4599"/>
    <w:rsid w:val="000D4797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0ED8"/>
    <w:rsid w:val="000F1106"/>
    <w:rsid w:val="000F186D"/>
    <w:rsid w:val="000F19FE"/>
    <w:rsid w:val="000F2053"/>
    <w:rsid w:val="000F2947"/>
    <w:rsid w:val="000F3BE9"/>
    <w:rsid w:val="000F3F6C"/>
    <w:rsid w:val="000F4E73"/>
    <w:rsid w:val="000F5049"/>
    <w:rsid w:val="000F5184"/>
    <w:rsid w:val="000F63FD"/>
    <w:rsid w:val="000F6DF3"/>
    <w:rsid w:val="000F75D8"/>
    <w:rsid w:val="000F7E37"/>
    <w:rsid w:val="001002DA"/>
    <w:rsid w:val="001005FF"/>
    <w:rsid w:val="00100D9C"/>
    <w:rsid w:val="001012B0"/>
    <w:rsid w:val="00101FEF"/>
    <w:rsid w:val="00102304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67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59C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B1F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26A2"/>
    <w:rsid w:val="0014299B"/>
    <w:rsid w:val="00143656"/>
    <w:rsid w:val="00143695"/>
    <w:rsid w:val="00143DDE"/>
    <w:rsid w:val="00144892"/>
    <w:rsid w:val="00144A2C"/>
    <w:rsid w:val="00144A81"/>
    <w:rsid w:val="00145925"/>
    <w:rsid w:val="00145FE2"/>
    <w:rsid w:val="001469D4"/>
    <w:rsid w:val="00147F55"/>
    <w:rsid w:val="001501DB"/>
    <w:rsid w:val="00150AB6"/>
    <w:rsid w:val="00150F90"/>
    <w:rsid w:val="00151178"/>
    <w:rsid w:val="00151189"/>
    <w:rsid w:val="00151ABB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59A"/>
    <w:rsid w:val="001556BD"/>
    <w:rsid w:val="00157B9D"/>
    <w:rsid w:val="00157E3A"/>
    <w:rsid w:val="0016002E"/>
    <w:rsid w:val="00160069"/>
    <w:rsid w:val="001600EE"/>
    <w:rsid w:val="001605CC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E4E"/>
    <w:rsid w:val="0017110F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5F4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87945"/>
    <w:rsid w:val="00190AC1"/>
    <w:rsid w:val="00191883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6AD4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4FB0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2DB2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4E87"/>
    <w:rsid w:val="002057C9"/>
    <w:rsid w:val="00205826"/>
    <w:rsid w:val="00205B1B"/>
    <w:rsid w:val="00205EC4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3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381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9EE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CC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42E"/>
    <w:rsid w:val="002645F1"/>
    <w:rsid w:val="0026473E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23A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4B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3930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97948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F0C"/>
    <w:rsid w:val="002A557A"/>
    <w:rsid w:val="002A5AC2"/>
    <w:rsid w:val="002A5DCC"/>
    <w:rsid w:val="002A5EB0"/>
    <w:rsid w:val="002A60A7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44C"/>
    <w:rsid w:val="002B1774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6D2B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114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4322"/>
    <w:rsid w:val="002D4840"/>
    <w:rsid w:val="002D634B"/>
    <w:rsid w:val="002D68E6"/>
    <w:rsid w:val="002D6B89"/>
    <w:rsid w:val="002D6C17"/>
    <w:rsid w:val="002D72B6"/>
    <w:rsid w:val="002D7637"/>
    <w:rsid w:val="002D7A26"/>
    <w:rsid w:val="002D7CB9"/>
    <w:rsid w:val="002D7DDA"/>
    <w:rsid w:val="002E07C5"/>
    <w:rsid w:val="002E0DAA"/>
    <w:rsid w:val="002E1738"/>
    <w:rsid w:val="002E1770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2F7E07"/>
    <w:rsid w:val="00300043"/>
    <w:rsid w:val="0030029C"/>
    <w:rsid w:val="00301779"/>
    <w:rsid w:val="00301CE6"/>
    <w:rsid w:val="00301ECA"/>
    <w:rsid w:val="0030256B"/>
    <w:rsid w:val="003025A6"/>
    <w:rsid w:val="00302762"/>
    <w:rsid w:val="0030286F"/>
    <w:rsid w:val="0030304F"/>
    <w:rsid w:val="003031F8"/>
    <w:rsid w:val="0030501F"/>
    <w:rsid w:val="00305075"/>
    <w:rsid w:val="003051A7"/>
    <w:rsid w:val="00305473"/>
    <w:rsid w:val="00306B7B"/>
    <w:rsid w:val="00306F4A"/>
    <w:rsid w:val="003072CB"/>
    <w:rsid w:val="003075FD"/>
    <w:rsid w:val="00307BA1"/>
    <w:rsid w:val="00310F9F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265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A3A"/>
    <w:rsid w:val="00324D23"/>
    <w:rsid w:val="0032515B"/>
    <w:rsid w:val="003251B5"/>
    <w:rsid w:val="00326396"/>
    <w:rsid w:val="00326732"/>
    <w:rsid w:val="00326A64"/>
    <w:rsid w:val="003278AB"/>
    <w:rsid w:val="003278F6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9A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A1B"/>
    <w:rsid w:val="00377CE1"/>
    <w:rsid w:val="00380311"/>
    <w:rsid w:val="003807F1"/>
    <w:rsid w:val="003815BB"/>
    <w:rsid w:val="0038168D"/>
    <w:rsid w:val="00382541"/>
    <w:rsid w:val="00383C13"/>
    <w:rsid w:val="00384372"/>
    <w:rsid w:val="00384F45"/>
    <w:rsid w:val="0038531D"/>
    <w:rsid w:val="00385463"/>
    <w:rsid w:val="00385BF0"/>
    <w:rsid w:val="003862AB"/>
    <w:rsid w:val="003865FE"/>
    <w:rsid w:val="00386C8D"/>
    <w:rsid w:val="003874BE"/>
    <w:rsid w:val="003879D8"/>
    <w:rsid w:val="00387E49"/>
    <w:rsid w:val="00390359"/>
    <w:rsid w:val="00390984"/>
    <w:rsid w:val="00390B7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458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188"/>
    <w:rsid w:val="003D47C1"/>
    <w:rsid w:val="003D4ECB"/>
    <w:rsid w:val="003D5492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1D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FD"/>
    <w:rsid w:val="003E6BC9"/>
    <w:rsid w:val="003E74E3"/>
    <w:rsid w:val="003E761B"/>
    <w:rsid w:val="003F011C"/>
    <w:rsid w:val="003F0137"/>
    <w:rsid w:val="003F01B0"/>
    <w:rsid w:val="003F0256"/>
    <w:rsid w:val="003F05C7"/>
    <w:rsid w:val="003F084A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740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4816"/>
    <w:rsid w:val="004148FA"/>
    <w:rsid w:val="00415415"/>
    <w:rsid w:val="0041547C"/>
    <w:rsid w:val="0041576E"/>
    <w:rsid w:val="00415856"/>
    <w:rsid w:val="00415AE2"/>
    <w:rsid w:val="00415CFE"/>
    <w:rsid w:val="00416EC8"/>
    <w:rsid w:val="00417E76"/>
    <w:rsid w:val="004206B9"/>
    <w:rsid w:val="004207EE"/>
    <w:rsid w:val="00421105"/>
    <w:rsid w:val="00421595"/>
    <w:rsid w:val="004227AB"/>
    <w:rsid w:val="00422979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A6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B3C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9C6"/>
    <w:rsid w:val="00453C0A"/>
    <w:rsid w:val="004541F9"/>
    <w:rsid w:val="00454DB3"/>
    <w:rsid w:val="0045578A"/>
    <w:rsid w:val="00455977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67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16"/>
    <w:rsid w:val="004B70A5"/>
    <w:rsid w:val="004B7821"/>
    <w:rsid w:val="004B7BFD"/>
    <w:rsid w:val="004B7C0C"/>
    <w:rsid w:val="004B7CA2"/>
    <w:rsid w:val="004C04EF"/>
    <w:rsid w:val="004C0D60"/>
    <w:rsid w:val="004C13DB"/>
    <w:rsid w:val="004C1682"/>
    <w:rsid w:val="004C19F8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C02"/>
    <w:rsid w:val="004D2209"/>
    <w:rsid w:val="004D2AF0"/>
    <w:rsid w:val="004D2C5B"/>
    <w:rsid w:val="004D2CD3"/>
    <w:rsid w:val="004D3045"/>
    <w:rsid w:val="004D36B1"/>
    <w:rsid w:val="004D3D8D"/>
    <w:rsid w:val="004D4E4F"/>
    <w:rsid w:val="004D4FB4"/>
    <w:rsid w:val="004D57E5"/>
    <w:rsid w:val="004D67DD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9AC"/>
    <w:rsid w:val="004E2F82"/>
    <w:rsid w:val="004E34E7"/>
    <w:rsid w:val="004E3A38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3387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E6"/>
    <w:rsid w:val="005121FE"/>
    <w:rsid w:val="00512571"/>
    <w:rsid w:val="00512847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505"/>
    <w:rsid w:val="0051690D"/>
    <w:rsid w:val="00517434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3D3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7EF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651B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77C"/>
    <w:rsid w:val="00574352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2E2"/>
    <w:rsid w:val="00577482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275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A1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0C1"/>
    <w:rsid w:val="0059779B"/>
    <w:rsid w:val="005A0A0F"/>
    <w:rsid w:val="005A0D41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5E8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2DE"/>
    <w:rsid w:val="005D7561"/>
    <w:rsid w:val="005D76E4"/>
    <w:rsid w:val="005D775D"/>
    <w:rsid w:val="005E07ED"/>
    <w:rsid w:val="005E0CEE"/>
    <w:rsid w:val="005E1C98"/>
    <w:rsid w:val="005E2259"/>
    <w:rsid w:val="005E385F"/>
    <w:rsid w:val="005E3997"/>
    <w:rsid w:val="005E3DE7"/>
    <w:rsid w:val="005E3EEB"/>
    <w:rsid w:val="005E4C82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C8"/>
    <w:rsid w:val="005F3666"/>
    <w:rsid w:val="005F3F5D"/>
    <w:rsid w:val="005F4622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E33"/>
    <w:rsid w:val="00601161"/>
    <w:rsid w:val="0060179E"/>
    <w:rsid w:val="0060283C"/>
    <w:rsid w:val="00603AA2"/>
    <w:rsid w:val="00604443"/>
    <w:rsid w:val="00604BA5"/>
    <w:rsid w:val="00604F14"/>
    <w:rsid w:val="00605391"/>
    <w:rsid w:val="0060539F"/>
    <w:rsid w:val="00605732"/>
    <w:rsid w:val="006057A7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14E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0E01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3DB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4B8A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9A9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AF9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71B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501"/>
    <w:rsid w:val="0069099B"/>
    <w:rsid w:val="00691D35"/>
    <w:rsid w:val="00692288"/>
    <w:rsid w:val="00692947"/>
    <w:rsid w:val="00693420"/>
    <w:rsid w:val="00693EE0"/>
    <w:rsid w:val="00694CE9"/>
    <w:rsid w:val="006956A6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2D2"/>
    <w:rsid w:val="006A3A20"/>
    <w:rsid w:val="006A4381"/>
    <w:rsid w:val="006A4602"/>
    <w:rsid w:val="006A46FB"/>
    <w:rsid w:val="006A53AA"/>
    <w:rsid w:val="006A5E28"/>
    <w:rsid w:val="006A5E37"/>
    <w:rsid w:val="006A608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50CF"/>
    <w:rsid w:val="006B5460"/>
    <w:rsid w:val="006B639B"/>
    <w:rsid w:val="006B796F"/>
    <w:rsid w:val="006B7ED0"/>
    <w:rsid w:val="006C0238"/>
    <w:rsid w:val="006C03B8"/>
    <w:rsid w:val="006C070F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B57"/>
    <w:rsid w:val="006D5C05"/>
    <w:rsid w:val="006D5D20"/>
    <w:rsid w:val="006D630F"/>
    <w:rsid w:val="006D63B3"/>
    <w:rsid w:val="006D6F08"/>
    <w:rsid w:val="006D70A5"/>
    <w:rsid w:val="006D7606"/>
    <w:rsid w:val="006D7CCE"/>
    <w:rsid w:val="006E0073"/>
    <w:rsid w:val="006E01C9"/>
    <w:rsid w:val="006E04FE"/>
    <w:rsid w:val="006E05DF"/>
    <w:rsid w:val="006E062C"/>
    <w:rsid w:val="006E17F7"/>
    <w:rsid w:val="006E215E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31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C8F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B7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F39"/>
    <w:rsid w:val="00704AC6"/>
    <w:rsid w:val="00704EDB"/>
    <w:rsid w:val="0070537F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84B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52E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3D7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934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0908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A7C"/>
    <w:rsid w:val="007A3C8F"/>
    <w:rsid w:val="007A4023"/>
    <w:rsid w:val="007A43A6"/>
    <w:rsid w:val="007A4A85"/>
    <w:rsid w:val="007A55EF"/>
    <w:rsid w:val="007A5618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F29"/>
    <w:rsid w:val="007F03D1"/>
    <w:rsid w:val="007F0B67"/>
    <w:rsid w:val="007F0EAE"/>
    <w:rsid w:val="007F1388"/>
    <w:rsid w:val="007F147F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6D36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2EB"/>
    <w:rsid w:val="00804745"/>
    <w:rsid w:val="0080481B"/>
    <w:rsid w:val="00804D0E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5E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8BE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1D38"/>
    <w:rsid w:val="00842225"/>
    <w:rsid w:val="00843F00"/>
    <w:rsid w:val="0084436A"/>
    <w:rsid w:val="008443D3"/>
    <w:rsid w:val="008444E8"/>
    <w:rsid w:val="00844E80"/>
    <w:rsid w:val="00845A39"/>
    <w:rsid w:val="00845B06"/>
    <w:rsid w:val="00846035"/>
    <w:rsid w:val="00846FE7"/>
    <w:rsid w:val="00847424"/>
    <w:rsid w:val="00847574"/>
    <w:rsid w:val="0084761B"/>
    <w:rsid w:val="008477CD"/>
    <w:rsid w:val="008479B5"/>
    <w:rsid w:val="00847D6D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FCF"/>
    <w:rsid w:val="00862397"/>
    <w:rsid w:val="0086251D"/>
    <w:rsid w:val="0086325B"/>
    <w:rsid w:val="00863435"/>
    <w:rsid w:val="00863904"/>
    <w:rsid w:val="00863F02"/>
    <w:rsid w:val="0086444E"/>
    <w:rsid w:val="00866A86"/>
    <w:rsid w:val="008677FD"/>
    <w:rsid w:val="00867F7D"/>
    <w:rsid w:val="00867F91"/>
    <w:rsid w:val="00870579"/>
    <w:rsid w:val="008706D4"/>
    <w:rsid w:val="00870997"/>
    <w:rsid w:val="00870F8A"/>
    <w:rsid w:val="0087128F"/>
    <w:rsid w:val="0087129E"/>
    <w:rsid w:val="0087143B"/>
    <w:rsid w:val="00871527"/>
    <w:rsid w:val="008719A4"/>
    <w:rsid w:val="00871D23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6BF6"/>
    <w:rsid w:val="0087707E"/>
    <w:rsid w:val="00877265"/>
    <w:rsid w:val="00877DB2"/>
    <w:rsid w:val="00877EF3"/>
    <w:rsid w:val="00877F18"/>
    <w:rsid w:val="008804BF"/>
    <w:rsid w:val="00880622"/>
    <w:rsid w:val="00880810"/>
    <w:rsid w:val="00881F2F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87905"/>
    <w:rsid w:val="00890432"/>
    <w:rsid w:val="00890571"/>
    <w:rsid w:val="00890960"/>
    <w:rsid w:val="00890DC7"/>
    <w:rsid w:val="00890EBA"/>
    <w:rsid w:val="0089119A"/>
    <w:rsid w:val="00892215"/>
    <w:rsid w:val="008924F0"/>
    <w:rsid w:val="008926DE"/>
    <w:rsid w:val="00892722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4E7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3D3"/>
    <w:rsid w:val="008C34CD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623"/>
    <w:rsid w:val="008C6AE8"/>
    <w:rsid w:val="008C6D30"/>
    <w:rsid w:val="008C6DCD"/>
    <w:rsid w:val="008C7573"/>
    <w:rsid w:val="008D0A60"/>
    <w:rsid w:val="008D0C67"/>
    <w:rsid w:val="008D2874"/>
    <w:rsid w:val="008D2EF8"/>
    <w:rsid w:val="008D337A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DB2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4BAC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D03"/>
    <w:rsid w:val="009053AA"/>
    <w:rsid w:val="0090595F"/>
    <w:rsid w:val="0090648E"/>
    <w:rsid w:val="00906939"/>
    <w:rsid w:val="009069F6"/>
    <w:rsid w:val="009075DE"/>
    <w:rsid w:val="0091019E"/>
    <w:rsid w:val="0091092B"/>
    <w:rsid w:val="00910B7D"/>
    <w:rsid w:val="00911503"/>
    <w:rsid w:val="00911DFB"/>
    <w:rsid w:val="009124D3"/>
    <w:rsid w:val="009139D9"/>
    <w:rsid w:val="00914178"/>
    <w:rsid w:val="00914AD8"/>
    <w:rsid w:val="009152AD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2CC"/>
    <w:rsid w:val="009276A0"/>
    <w:rsid w:val="009279D3"/>
    <w:rsid w:val="00927B3F"/>
    <w:rsid w:val="00927D07"/>
    <w:rsid w:val="009300E4"/>
    <w:rsid w:val="00930CCF"/>
    <w:rsid w:val="00930E68"/>
    <w:rsid w:val="00931148"/>
    <w:rsid w:val="00931AFB"/>
    <w:rsid w:val="00931BD9"/>
    <w:rsid w:val="0093229D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5DF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5BD0"/>
    <w:rsid w:val="0095681E"/>
    <w:rsid w:val="00956EFA"/>
    <w:rsid w:val="009572D4"/>
    <w:rsid w:val="00957BB1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1EE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77"/>
    <w:rsid w:val="0098075D"/>
    <w:rsid w:val="009818B3"/>
    <w:rsid w:val="00981B5D"/>
    <w:rsid w:val="009820FD"/>
    <w:rsid w:val="009825D7"/>
    <w:rsid w:val="00982E8E"/>
    <w:rsid w:val="009834A9"/>
    <w:rsid w:val="00983B4E"/>
    <w:rsid w:val="009841C1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73B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C5F"/>
    <w:rsid w:val="009A0FBA"/>
    <w:rsid w:val="009A13E6"/>
    <w:rsid w:val="009A1601"/>
    <w:rsid w:val="009A22E1"/>
    <w:rsid w:val="009A2CD2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6D7A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4CA4"/>
    <w:rsid w:val="009E54B2"/>
    <w:rsid w:val="009E55B1"/>
    <w:rsid w:val="009E61F3"/>
    <w:rsid w:val="009E78E7"/>
    <w:rsid w:val="009E7CAD"/>
    <w:rsid w:val="009E7E2D"/>
    <w:rsid w:val="009F01D2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3F6"/>
    <w:rsid w:val="00A11AE0"/>
    <w:rsid w:val="00A12C38"/>
    <w:rsid w:val="00A13036"/>
    <w:rsid w:val="00A13CFF"/>
    <w:rsid w:val="00A13E54"/>
    <w:rsid w:val="00A14582"/>
    <w:rsid w:val="00A14B72"/>
    <w:rsid w:val="00A14F4E"/>
    <w:rsid w:val="00A15C12"/>
    <w:rsid w:val="00A1673D"/>
    <w:rsid w:val="00A167DB"/>
    <w:rsid w:val="00A16AF3"/>
    <w:rsid w:val="00A16CCA"/>
    <w:rsid w:val="00A171D3"/>
    <w:rsid w:val="00A17A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199D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A4C"/>
    <w:rsid w:val="00A37E42"/>
    <w:rsid w:val="00A400CD"/>
    <w:rsid w:val="00A4151F"/>
    <w:rsid w:val="00A41966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D8D"/>
    <w:rsid w:val="00A559CF"/>
    <w:rsid w:val="00A55B22"/>
    <w:rsid w:val="00A55B28"/>
    <w:rsid w:val="00A5629A"/>
    <w:rsid w:val="00A56798"/>
    <w:rsid w:val="00A56FE3"/>
    <w:rsid w:val="00A57977"/>
    <w:rsid w:val="00A60896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78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4056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8E4"/>
    <w:rsid w:val="00A90CFA"/>
    <w:rsid w:val="00A91516"/>
    <w:rsid w:val="00A9170B"/>
    <w:rsid w:val="00A91F1F"/>
    <w:rsid w:val="00A924A6"/>
    <w:rsid w:val="00A92879"/>
    <w:rsid w:val="00A9325C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127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938"/>
    <w:rsid w:val="00AB3A48"/>
    <w:rsid w:val="00AB3F33"/>
    <w:rsid w:val="00AB45ED"/>
    <w:rsid w:val="00AB4AB8"/>
    <w:rsid w:val="00AB4AF9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3F8D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2F6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3AD"/>
    <w:rsid w:val="00AF66E7"/>
    <w:rsid w:val="00AF6A8B"/>
    <w:rsid w:val="00AF6FDE"/>
    <w:rsid w:val="00AF7121"/>
    <w:rsid w:val="00AF792E"/>
    <w:rsid w:val="00B006FE"/>
    <w:rsid w:val="00B007CB"/>
    <w:rsid w:val="00B00BAA"/>
    <w:rsid w:val="00B00FA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753"/>
    <w:rsid w:val="00B0592F"/>
    <w:rsid w:val="00B05940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14B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0DD7"/>
    <w:rsid w:val="00B41888"/>
    <w:rsid w:val="00B423F9"/>
    <w:rsid w:val="00B42655"/>
    <w:rsid w:val="00B4297F"/>
    <w:rsid w:val="00B4332C"/>
    <w:rsid w:val="00B44118"/>
    <w:rsid w:val="00B446E9"/>
    <w:rsid w:val="00B44A91"/>
    <w:rsid w:val="00B4598D"/>
    <w:rsid w:val="00B45A52"/>
    <w:rsid w:val="00B45AF9"/>
    <w:rsid w:val="00B46175"/>
    <w:rsid w:val="00B4670C"/>
    <w:rsid w:val="00B46AD4"/>
    <w:rsid w:val="00B46E76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A8A"/>
    <w:rsid w:val="00B6553E"/>
    <w:rsid w:val="00B658B9"/>
    <w:rsid w:val="00B659E4"/>
    <w:rsid w:val="00B66345"/>
    <w:rsid w:val="00B664C7"/>
    <w:rsid w:val="00B669B8"/>
    <w:rsid w:val="00B66D27"/>
    <w:rsid w:val="00B70733"/>
    <w:rsid w:val="00B716B4"/>
    <w:rsid w:val="00B71FA7"/>
    <w:rsid w:val="00B7328B"/>
    <w:rsid w:val="00B739F6"/>
    <w:rsid w:val="00B744FE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3AD"/>
    <w:rsid w:val="00B91DE3"/>
    <w:rsid w:val="00B923B3"/>
    <w:rsid w:val="00B92526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2C2"/>
    <w:rsid w:val="00B973B9"/>
    <w:rsid w:val="00B97945"/>
    <w:rsid w:val="00B97F52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E0D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0E59"/>
    <w:rsid w:val="00BD1169"/>
    <w:rsid w:val="00BD1823"/>
    <w:rsid w:val="00BD18B8"/>
    <w:rsid w:val="00BD1AA5"/>
    <w:rsid w:val="00BD27AF"/>
    <w:rsid w:val="00BD2F0A"/>
    <w:rsid w:val="00BD3883"/>
    <w:rsid w:val="00BD459A"/>
    <w:rsid w:val="00BD48AC"/>
    <w:rsid w:val="00BD4CDD"/>
    <w:rsid w:val="00BD4FA5"/>
    <w:rsid w:val="00BD5A5E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C1F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5EF5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3EB"/>
    <w:rsid w:val="00C154BB"/>
    <w:rsid w:val="00C15DDF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3454"/>
    <w:rsid w:val="00C836BC"/>
    <w:rsid w:val="00C837B2"/>
    <w:rsid w:val="00C84847"/>
    <w:rsid w:val="00C84CA9"/>
    <w:rsid w:val="00C8580F"/>
    <w:rsid w:val="00C8723E"/>
    <w:rsid w:val="00C873BE"/>
    <w:rsid w:val="00C877FF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B7E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02CE"/>
    <w:rsid w:val="00CB11DE"/>
    <w:rsid w:val="00CB1810"/>
    <w:rsid w:val="00CB1D2A"/>
    <w:rsid w:val="00CB1E82"/>
    <w:rsid w:val="00CB1F63"/>
    <w:rsid w:val="00CB240B"/>
    <w:rsid w:val="00CB2801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366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794"/>
    <w:rsid w:val="00CE182B"/>
    <w:rsid w:val="00CE225F"/>
    <w:rsid w:val="00CE24E1"/>
    <w:rsid w:val="00CE2651"/>
    <w:rsid w:val="00CE2852"/>
    <w:rsid w:val="00CE2883"/>
    <w:rsid w:val="00CE2A8A"/>
    <w:rsid w:val="00CE485F"/>
    <w:rsid w:val="00CE4CB2"/>
    <w:rsid w:val="00CE5519"/>
    <w:rsid w:val="00CE56D0"/>
    <w:rsid w:val="00CE74E6"/>
    <w:rsid w:val="00CE7561"/>
    <w:rsid w:val="00CE7D63"/>
    <w:rsid w:val="00CF0958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9F8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294"/>
    <w:rsid w:val="00D04434"/>
    <w:rsid w:val="00D04A7D"/>
    <w:rsid w:val="00D05367"/>
    <w:rsid w:val="00D05A5F"/>
    <w:rsid w:val="00D05AA7"/>
    <w:rsid w:val="00D05F16"/>
    <w:rsid w:val="00D063A2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DD9"/>
    <w:rsid w:val="00D11FB8"/>
    <w:rsid w:val="00D12695"/>
    <w:rsid w:val="00D12811"/>
    <w:rsid w:val="00D12FC6"/>
    <w:rsid w:val="00D13135"/>
    <w:rsid w:val="00D13216"/>
    <w:rsid w:val="00D13297"/>
    <w:rsid w:val="00D13310"/>
    <w:rsid w:val="00D13325"/>
    <w:rsid w:val="00D13C81"/>
    <w:rsid w:val="00D13E4E"/>
    <w:rsid w:val="00D14A4E"/>
    <w:rsid w:val="00D154DB"/>
    <w:rsid w:val="00D15AAD"/>
    <w:rsid w:val="00D15D01"/>
    <w:rsid w:val="00D15EDE"/>
    <w:rsid w:val="00D161D8"/>
    <w:rsid w:val="00D165B8"/>
    <w:rsid w:val="00D17CE4"/>
    <w:rsid w:val="00D2006E"/>
    <w:rsid w:val="00D21672"/>
    <w:rsid w:val="00D2231D"/>
    <w:rsid w:val="00D2277F"/>
    <w:rsid w:val="00D239A7"/>
    <w:rsid w:val="00D23BE5"/>
    <w:rsid w:val="00D23F47"/>
    <w:rsid w:val="00D242E0"/>
    <w:rsid w:val="00D24951"/>
    <w:rsid w:val="00D251A0"/>
    <w:rsid w:val="00D25459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27B6"/>
    <w:rsid w:val="00D346B3"/>
    <w:rsid w:val="00D34C1E"/>
    <w:rsid w:val="00D34C5A"/>
    <w:rsid w:val="00D351A4"/>
    <w:rsid w:val="00D36455"/>
    <w:rsid w:val="00D3668A"/>
    <w:rsid w:val="00D36809"/>
    <w:rsid w:val="00D36C8A"/>
    <w:rsid w:val="00D36E71"/>
    <w:rsid w:val="00D370A5"/>
    <w:rsid w:val="00D37750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57784"/>
    <w:rsid w:val="00D603D7"/>
    <w:rsid w:val="00D60E13"/>
    <w:rsid w:val="00D61AF5"/>
    <w:rsid w:val="00D62AC2"/>
    <w:rsid w:val="00D62CD5"/>
    <w:rsid w:val="00D63A3B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7CE"/>
    <w:rsid w:val="00D7751A"/>
    <w:rsid w:val="00D77B1D"/>
    <w:rsid w:val="00D8021F"/>
    <w:rsid w:val="00D80383"/>
    <w:rsid w:val="00D80ADB"/>
    <w:rsid w:val="00D80B3E"/>
    <w:rsid w:val="00D80CE6"/>
    <w:rsid w:val="00D81DFE"/>
    <w:rsid w:val="00D81F78"/>
    <w:rsid w:val="00D823C6"/>
    <w:rsid w:val="00D8246E"/>
    <w:rsid w:val="00D82883"/>
    <w:rsid w:val="00D82E25"/>
    <w:rsid w:val="00D83756"/>
    <w:rsid w:val="00D837A0"/>
    <w:rsid w:val="00D84E09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8C3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97988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7A41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041"/>
    <w:rsid w:val="00DE4C2B"/>
    <w:rsid w:val="00DE4D1B"/>
    <w:rsid w:val="00DE4FDC"/>
    <w:rsid w:val="00DE5608"/>
    <w:rsid w:val="00DE58D0"/>
    <w:rsid w:val="00DE591A"/>
    <w:rsid w:val="00DE631A"/>
    <w:rsid w:val="00DE654F"/>
    <w:rsid w:val="00DE719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556C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91C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45D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97B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4DF1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37B15"/>
    <w:rsid w:val="00E403C9"/>
    <w:rsid w:val="00E41511"/>
    <w:rsid w:val="00E416C4"/>
    <w:rsid w:val="00E417E5"/>
    <w:rsid w:val="00E41B7B"/>
    <w:rsid w:val="00E421D7"/>
    <w:rsid w:val="00E421D8"/>
    <w:rsid w:val="00E426FA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387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3EF2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2D2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50A"/>
    <w:rsid w:val="00E83AA9"/>
    <w:rsid w:val="00E84439"/>
    <w:rsid w:val="00E84B69"/>
    <w:rsid w:val="00E84D30"/>
    <w:rsid w:val="00E85241"/>
    <w:rsid w:val="00E85523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0DE"/>
    <w:rsid w:val="00EA26A9"/>
    <w:rsid w:val="00EA2CF1"/>
    <w:rsid w:val="00EA2D2E"/>
    <w:rsid w:val="00EA4483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4FE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3FE8"/>
    <w:rsid w:val="00ED4362"/>
    <w:rsid w:val="00ED45CB"/>
    <w:rsid w:val="00ED46B0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174"/>
    <w:rsid w:val="00EF361E"/>
    <w:rsid w:val="00EF3A90"/>
    <w:rsid w:val="00EF4364"/>
    <w:rsid w:val="00EF46EC"/>
    <w:rsid w:val="00EF48ED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D0C"/>
    <w:rsid w:val="00F01F1B"/>
    <w:rsid w:val="00F03002"/>
    <w:rsid w:val="00F036EF"/>
    <w:rsid w:val="00F03862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38E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67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5D42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3113"/>
    <w:rsid w:val="00F33114"/>
    <w:rsid w:val="00F33BF6"/>
    <w:rsid w:val="00F33F60"/>
    <w:rsid w:val="00F3438E"/>
    <w:rsid w:val="00F34E0D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52B9"/>
    <w:rsid w:val="00F46010"/>
    <w:rsid w:val="00F46485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EC7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375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6A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A8B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5B0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7413"/>
    <w:rsid w:val="00FC7429"/>
    <w:rsid w:val="00FC7653"/>
    <w:rsid w:val="00FC785A"/>
    <w:rsid w:val="00FC7868"/>
    <w:rsid w:val="00FD0499"/>
    <w:rsid w:val="00FD07F6"/>
    <w:rsid w:val="00FD0F14"/>
    <w:rsid w:val="00FD120E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0CC"/>
    <w:rsid w:val="00FD6174"/>
    <w:rsid w:val="00FD62ED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73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bullet1">
    <w:name w:val="bullet1"/>
    <w:basedOn w:val="Normal"/>
    <w:link w:val="bullet1Char"/>
    <w:qFormat/>
    <w:rsid w:val="003D4188"/>
    <w:pPr>
      <w:numPr>
        <w:numId w:val="1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3D4188"/>
    <w:pPr>
      <w:numPr>
        <w:ilvl w:val="1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1Char">
    <w:name w:val="bullet1 Char"/>
    <w:link w:val="bullet1"/>
    <w:rsid w:val="003D418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3D4188"/>
    <w:pPr>
      <w:numPr>
        <w:ilvl w:val="2"/>
        <w:numId w:val="1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3D4188"/>
    <w:pPr>
      <w:numPr>
        <w:ilvl w:val="3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3D4188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600E33"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600E33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DE8CA-0E1C-F844-80EB-01591262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893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1253</cp:revision>
  <cp:lastPrinted>2008-01-31T16:09:00Z</cp:lastPrinted>
  <dcterms:created xsi:type="dcterms:W3CDTF">2017-09-28T15:58:00Z</dcterms:created>
  <dcterms:modified xsi:type="dcterms:W3CDTF">2019-01-11T18:04:00Z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